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7D035" w14:textId="6DA3E039" w:rsidR="00F84DAB" w:rsidRPr="00321DA7" w:rsidRDefault="00321DA7" w:rsidP="51F7EF8F">
      <w:pPr>
        <w:tabs>
          <w:tab w:val="right" w:pos="9638"/>
        </w:tabs>
        <w:overflowPunct w:val="0"/>
        <w:autoSpaceDE w:val="0"/>
        <w:autoSpaceDN w:val="0"/>
        <w:adjustRightInd w:val="0"/>
        <w:spacing w:after="0"/>
        <w:ind w:right="-57"/>
        <w:rPr>
          <w:rFonts w:ascii="Arial" w:eastAsia="SimSun" w:hAnsi="Arial"/>
          <w:b/>
          <w:bCs/>
          <w:noProof/>
          <w:sz w:val="28"/>
          <w:szCs w:val="28"/>
        </w:rPr>
      </w:pPr>
      <w:r w:rsidRPr="51F7EF8F">
        <w:rPr>
          <w:rFonts w:ascii="Arial" w:eastAsia="Arial Unicode MS" w:hAnsi="Arial" w:cs="Arial"/>
          <w:b/>
          <w:bCs/>
          <w:color w:val="000000" w:themeColor="text1"/>
          <w:sz w:val="24"/>
          <w:szCs w:val="24"/>
          <w:lang w:eastAsia="ja-JP"/>
        </w:rPr>
        <w:t>SA WG2 Meeting #1</w:t>
      </w:r>
      <w:r w:rsidR="00EC1FE6" w:rsidRPr="51F7EF8F">
        <w:rPr>
          <w:rFonts w:ascii="Arial" w:eastAsia="Arial Unicode MS" w:hAnsi="Arial" w:cs="Arial"/>
          <w:b/>
          <w:bCs/>
          <w:color w:val="000000" w:themeColor="text1"/>
          <w:sz w:val="24"/>
          <w:szCs w:val="24"/>
          <w:lang w:eastAsia="ja-JP"/>
        </w:rPr>
        <w:t>4</w:t>
      </w:r>
      <w:r w:rsidR="0027531F">
        <w:rPr>
          <w:rFonts w:ascii="Arial" w:eastAsia="Arial Unicode MS" w:hAnsi="Arial" w:cs="Arial"/>
          <w:b/>
          <w:bCs/>
          <w:color w:val="000000" w:themeColor="text1"/>
          <w:sz w:val="24"/>
          <w:szCs w:val="24"/>
          <w:lang w:eastAsia="ja-JP"/>
        </w:rPr>
        <w:t>4</w:t>
      </w:r>
      <w:r w:rsidRPr="51F7EF8F">
        <w:rPr>
          <w:rFonts w:ascii="Arial" w:eastAsia="Arial Unicode MS" w:hAnsi="Arial" w:cs="Arial"/>
          <w:b/>
          <w:bCs/>
          <w:color w:val="000000" w:themeColor="text1"/>
          <w:sz w:val="24"/>
          <w:szCs w:val="24"/>
          <w:lang w:eastAsia="ja-JP"/>
        </w:rPr>
        <w:t>E</w:t>
      </w:r>
      <w:r>
        <w:tab/>
      </w:r>
      <w:r w:rsidRPr="51F7EF8F">
        <w:rPr>
          <w:rFonts w:ascii="Arial" w:eastAsia="SimSun" w:hAnsi="Arial"/>
          <w:b/>
          <w:bCs/>
          <w:noProof/>
          <w:sz w:val="28"/>
          <w:szCs w:val="28"/>
        </w:rPr>
        <w:t>S2-2</w:t>
      </w:r>
      <w:r w:rsidR="7F3FB25A" w:rsidRPr="51F7EF8F">
        <w:rPr>
          <w:rFonts w:ascii="Arial" w:eastAsia="SimSun" w:hAnsi="Arial"/>
          <w:b/>
          <w:bCs/>
          <w:noProof/>
          <w:sz w:val="28"/>
          <w:szCs w:val="28"/>
        </w:rPr>
        <w:t>1</w:t>
      </w:r>
      <w:r w:rsidRPr="51F7EF8F">
        <w:rPr>
          <w:rFonts w:ascii="Arial" w:eastAsia="SimSun" w:hAnsi="Arial"/>
          <w:b/>
          <w:bCs/>
          <w:noProof/>
          <w:sz w:val="28"/>
          <w:szCs w:val="28"/>
        </w:rPr>
        <w:t>0</w:t>
      </w:r>
      <w:r w:rsidR="00E50922">
        <w:rPr>
          <w:rFonts w:ascii="Arial" w:eastAsia="SimSun" w:hAnsi="Arial"/>
          <w:b/>
          <w:bCs/>
          <w:noProof/>
          <w:sz w:val="28"/>
          <w:szCs w:val="28"/>
        </w:rPr>
        <w:t>2294</w:t>
      </w:r>
    </w:p>
    <w:p w14:paraId="75532F7A" w14:textId="5504F3B0" w:rsidR="00321DA7" w:rsidRDefault="00C25FBA"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12</w:t>
      </w:r>
      <w:r w:rsidR="00321DA7" w:rsidRPr="00321DA7">
        <w:rPr>
          <w:rFonts w:ascii="Arial" w:eastAsia="Malgun Gothic" w:hAnsi="Arial" w:cs="Arial"/>
          <w:b/>
          <w:bCs/>
          <w:noProof/>
          <w:color w:val="000000"/>
          <w:sz w:val="24"/>
          <w:szCs w:val="24"/>
          <w:lang w:eastAsia="ja-JP"/>
        </w:rPr>
        <w:t xml:space="preserve"> - </w:t>
      </w:r>
      <w:r>
        <w:rPr>
          <w:rFonts w:ascii="Arial" w:eastAsia="Malgun Gothic" w:hAnsi="Arial" w:cs="Arial"/>
          <w:b/>
          <w:bCs/>
          <w:noProof/>
          <w:color w:val="000000"/>
          <w:sz w:val="24"/>
          <w:szCs w:val="24"/>
          <w:lang w:eastAsia="ja-JP"/>
        </w:rPr>
        <w:t>16</w:t>
      </w:r>
      <w:r w:rsidR="00321DA7" w:rsidRPr="00321DA7">
        <w:rPr>
          <w:rFonts w:ascii="Arial" w:eastAsia="Malgun Gothic" w:hAnsi="Arial" w:cs="Arial"/>
          <w:b/>
          <w:bCs/>
          <w:noProof/>
          <w:color w:val="000000"/>
          <w:sz w:val="24"/>
          <w:szCs w:val="24"/>
          <w:lang w:eastAsia="ja-JP"/>
        </w:rPr>
        <w:t xml:space="preserve"> </w:t>
      </w:r>
      <w:r w:rsidR="00A23571">
        <w:rPr>
          <w:rFonts w:ascii="Arial" w:eastAsia="Malgun Gothic" w:hAnsi="Arial" w:cs="Arial"/>
          <w:b/>
          <w:bCs/>
          <w:noProof/>
          <w:color w:val="000000"/>
          <w:sz w:val="24"/>
          <w:szCs w:val="24"/>
          <w:lang w:eastAsia="ja-JP"/>
        </w:rPr>
        <w:t>April</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750D01F7"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DF2E72">
        <w:rPr>
          <w:rFonts w:ascii="Arial" w:hAnsi="Arial" w:cs="Arial"/>
          <w:b/>
          <w:bCs/>
        </w:rPr>
        <w:t>Ericsson</w:t>
      </w:r>
      <w:r w:rsidR="00845F00">
        <w:rPr>
          <w:rFonts w:ascii="Arial" w:hAnsi="Arial" w:cs="Arial"/>
          <w:b/>
          <w:bCs/>
        </w:rPr>
        <w:t>, Qualcomm Incorporated</w:t>
      </w:r>
      <w:r w:rsidR="00A01DEA">
        <w:rPr>
          <w:rFonts w:ascii="Arial" w:hAnsi="Arial" w:cs="Arial"/>
          <w:b/>
        </w:rPr>
        <w:t xml:space="preserve">, </w:t>
      </w:r>
      <w:r w:rsidR="00A01DEA" w:rsidRPr="001B07E4">
        <w:rPr>
          <w:rFonts w:ascii="Arial" w:hAnsi="Arial" w:cs="Arial"/>
          <w:b/>
        </w:rPr>
        <w:t>Nokia, Nokia Shanghai Bell</w:t>
      </w:r>
    </w:p>
    <w:p w14:paraId="4CF74044" w14:textId="2E5A3B0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D12FD" w:rsidRPr="009F3A69">
        <w:rPr>
          <w:rFonts w:ascii="Arial" w:hAnsi="Arial" w:cs="Arial"/>
          <w:b/>
          <w:bCs/>
        </w:rPr>
        <w:t>UUAA in PDU Session Establishment-Generic</w:t>
      </w:r>
      <w:r w:rsidR="008A0EDF">
        <w:rPr>
          <w:rFonts w:ascii="Arial" w:hAnsi="Arial" w:cs="Arial"/>
          <w:b/>
          <w:bCs/>
        </w:rPr>
        <w:t xml:space="preserve"> </w:t>
      </w:r>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5763A7">
        <w:rPr>
          <w:rFonts w:ascii="Arial" w:hAnsi="Arial" w:cs="Arial"/>
          <w:b/>
          <w:bCs/>
        </w:rPr>
        <w:t>pproval</w:t>
      </w:r>
    </w:p>
    <w:p w14:paraId="5BCDCC8D" w14:textId="4B5AC666" w:rsidR="00321DA7" w:rsidRDefault="00321DA7" w:rsidP="00CD2478">
      <w:pPr>
        <w:spacing w:after="120"/>
        <w:ind w:left="1985" w:hanging="1985"/>
        <w:rPr>
          <w:rFonts w:ascii="Arial" w:hAnsi="Arial" w:cs="Arial"/>
          <w:b/>
          <w:bCs/>
        </w:rPr>
      </w:pPr>
      <w:r>
        <w:rPr>
          <w:rFonts w:ascii="Arial" w:hAnsi="Arial" w:cs="Arial"/>
          <w:b/>
          <w:bCs/>
        </w:rPr>
        <w:t>WorkItem/Release:</w:t>
      </w:r>
      <w:r>
        <w:tab/>
      </w:r>
      <w:bookmarkStart w:id="0" w:name="_Hlk54771402"/>
      <w:r>
        <w:rPr>
          <w:rFonts w:ascii="Arial" w:hAnsi="Arial" w:cs="Arial"/>
          <w:b/>
          <w:bCs/>
        </w:rPr>
        <w:t>ID_UAS</w:t>
      </w:r>
      <w:bookmarkEnd w:id="0"/>
      <w:r w:rsidR="48FAC6C1" w:rsidRPr="5868DD1D">
        <w:rPr>
          <w:rFonts w:ascii="Arial" w:hAnsi="Arial" w:cs="Arial"/>
          <w:b/>
          <w:bCs/>
        </w:rPr>
        <w:t xml:space="preserve"> / Rel-17</w:t>
      </w:r>
    </w:p>
    <w:p w14:paraId="012D1963" w14:textId="29C93854" w:rsidR="00AF15AF" w:rsidRPr="00AF15AF" w:rsidRDefault="00AF15AF" w:rsidP="00AF15AF">
      <w:pPr>
        <w:rPr>
          <w:rFonts w:ascii="Arial" w:hAnsi="Arial" w:cs="Arial"/>
          <w:i/>
        </w:rPr>
      </w:pPr>
      <w:r w:rsidRPr="009448A8">
        <w:rPr>
          <w:rFonts w:ascii="Arial" w:hAnsi="Arial" w:cs="Arial"/>
          <w:i/>
        </w:rPr>
        <w:t xml:space="preserve">Abstract of the contribution: </w:t>
      </w:r>
      <w:r>
        <w:rPr>
          <w:rFonts w:ascii="Arial" w:hAnsi="Arial" w:cs="Arial"/>
          <w:i/>
        </w:rPr>
        <w:t xml:space="preserve"> </w:t>
      </w:r>
      <w:r w:rsidR="00EC799C">
        <w:rPr>
          <w:rFonts w:ascii="Arial" w:hAnsi="Arial" w:cs="Arial"/>
          <w:i/>
          <w:iCs/>
        </w:rPr>
        <w:t xml:space="preserve">This contribution </w:t>
      </w:r>
      <w:r w:rsidR="00DE292B">
        <w:rPr>
          <w:rFonts w:ascii="Arial" w:hAnsi="Arial" w:cs="Arial"/>
          <w:i/>
          <w:iCs/>
        </w:rPr>
        <w:t xml:space="preserve">proposes </w:t>
      </w:r>
      <w:r w:rsidR="00492F18">
        <w:rPr>
          <w:rFonts w:ascii="Arial" w:hAnsi="Arial" w:cs="Arial"/>
          <w:i/>
          <w:iCs/>
        </w:rPr>
        <w:t>a procedure for the UUAA in the PDU Session Establishment as agree in the study phase</w:t>
      </w:r>
      <w:r>
        <w:rPr>
          <w:rFonts w:ascii="Arial" w:hAnsi="Arial" w:cs="Arial"/>
          <w:i/>
          <w:iCs/>
        </w:rPr>
        <w:t>.</w:t>
      </w:r>
      <w:r w:rsidR="001E2A5D">
        <w:rPr>
          <w:rFonts w:ascii="Arial" w:hAnsi="Arial" w:cs="Arial"/>
          <w:i/>
          <w:iCs/>
        </w:rPr>
        <w:t xml:space="preserve"> This is a</w:t>
      </w:r>
      <w:r w:rsidR="00A71890">
        <w:rPr>
          <w:rFonts w:ascii="Arial" w:hAnsi="Arial" w:cs="Arial"/>
          <w:i/>
          <w:iCs/>
        </w:rPr>
        <w:t>n</w:t>
      </w:r>
      <w:r w:rsidR="001E2A5D">
        <w:rPr>
          <w:rFonts w:ascii="Arial" w:hAnsi="Arial" w:cs="Arial"/>
          <w:i/>
          <w:iCs/>
        </w:rPr>
        <w:t xml:space="preserve"> </w:t>
      </w:r>
      <w:r w:rsidR="00B23528">
        <w:rPr>
          <w:rFonts w:ascii="Arial" w:hAnsi="Arial" w:cs="Arial"/>
          <w:i/>
          <w:iCs/>
        </w:rPr>
        <w:t xml:space="preserve">updated revision of S2-210222r13 from </w:t>
      </w:r>
      <w:r w:rsidR="00A71890">
        <w:rPr>
          <w:rFonts w:ascii="Arial" w:hAnsi="Arial" w:cs="Arial"/>
          <w:i/>
          <w:iCs/>
        </w:rPr>
        <w:t>SA2#143e meeting.</w:t>
      </w:r>
    </w:p>
    <w:p w14:paraId="3A33AE7A" w14:textId="77777777" w:rsidR="00DF2E72" w:rsidRDefault="005763A7" w:rsidP="00AF15AF">
      <w:pPr>
        <w:pStyle w:val="Heading1"/>
        <w:ind w:left="0" w:firstLine="0"/>
        <w:rPr>
          <w:lang w:eastAsia="zh-CN"/>
        </w:rPr>
      </w:pPr>
      <w:r>
        <w:rPr>
          <w:lang w:eastAsia="zh-CN"/>
        </w:rPr>
        <w:t>Discussion</w:t>
      </w:r>
    </w:p>
    <w:p w14:paraId="57C6EFAF" w14:textId="7492F937" w:rsidR="00045E0A" w:rsidRDefault="00584A4B" w:rsidP="00B3787B">
      <w:pPr>
        <w:rPr>
          <w:lang w:val="en-US" w:eastAsia="zh-CN"/>
        </w:rPr>
      </w:pPr>
      <w:r w:rsidRPr="00B3787B">
        <w:rPr>
          <w:lang w:val="en-US" w:eastAsia="zh-CN"/>
        </w:rPr>
        <w:t xml:space="preserve">The procedures </w:t>
      </w:r>
      <w:r w:rsidR="00165A0F" w:rsidRPr="00B3787B">
        <w:rPr>
          <w:lang w:val="en-US" w:eastAsia="zh-CN"/>
        </w:rPr>
        <w:t xml:space="preserve">for UUAA at PDN Connection/PDU Session Establishment </w:t>
      </w:r>
      <w:r w:rsidR="0003060A" w:rsidRPr="00B3787B">
        <w:rPr>
          <w:lang w:val="en-US" w:eastAsia="zh-CN"/>
        </w:rPr>
        <w:t xml:space="preserve">are </w:t>
      </w:r>
      <w:r w:rsidR="00AA6D67" w:rsidRPr="00B3787B">
        <w:rPr>
          <w:lang w:val="en-US" w:eastAsia="zh-CN"/>
        </w:rPr>
        <w:t>introduced in TS23.256 as concluded in the TR23.754</w:t>
      </w:r>
      <w:r w:rsidR="00B3787B" w:rsidRPr="00B3787B">
        <w:rPr>
          <w:lang w:val="en-US" w:eastAsia="zh-CN"/>
        </w:rPr>
        <w:t>.</w:t>
      </w:r>
    </w:p>
    <w:p w14:paraId="5CA57C14" w14:textId="47322FF6" w:rsidR="008A54BF" w:rsidRDefault="008A54BF" w:rsidP="0D369B5E">
      <w:pPr>
        <w:rPr>
          <w:lang w:val="en-US" w:eastAsia="zh-CN"/>
        </w:rPr>
      </w:pPr>
      <w:r w:rsidRPr="5C5635EE">
        <w:rPr>
          <w:lang w:val="en-US" w:eastAsia="zh-CN"/>
        </w:rPr>
        <w:t>The</w:t>
      </w:r>
      <w:r w:rsidR="002B1099" w:rsidRPr="5C5635EE">
        <w:rPr>
          <w:lang w:val="en-US" w:eastAsia="zh-CN"/>
        </w:rPr>
        <w:t xml:space="preserve"> below procedure </w:t>
      </w:r>
      <w:r w:rsidR="00C41D96" w:rsidRPr="5C5635EE">
        <w:rPr>
          <w:lang w:val="en-US" w:eastAsia="zh-CN"/>
        </w:rPr>
        <w:t xml:space="preserve">for 5GS </w:t>
      </w:r>
      <w:r w:rsidR="002B1099" w:rsidRPr="5C5635EE">
        <w:rPr>
          <w:lang w:val="en-US" w:eastAsia="zh-CN"/>
        </w:rPr>
        <w:t xml:space="preserve">is based on the </w:t>
      </w:r>
      <w:r w:rsidR="00FC64F1" w:rsidRPr="5C5635EE">
        <w:rPr>
          <w:lang w:val="en-US" w:eastAsia="zh-CN"/>
        </w:rPr>
        <w:t>proposed CR</w:t>
      </w:r>
      <w:r w:rsidR="00AA35B7" w:rsidRPr="0060037F">
        <w:rPr>
          <w:i/>
          <w:iCs/>
          <w:lang w:val="en-US" w:eastAsia="zh-CN"/>
        </w:rPr>
        <w:t xml:space="preserve"> </w:t>
      </w:r>
      <w:r w:rsidR="00E56D94" w:rsidRPr="00E56D94">
        <w:rPr>
          <w:lang w:val="en-US" w:eastAsia="zh-CN"/>
        </w:rPr>
        <w:t>S2-2102376</w:t>
      </w:r>
      <w:r w:rsidR="0060037F" w:rsidRPr="0060037F">
        <w:rPr>
          <w:i/>
          <w:iCs/>
          <w:lang w:val="en-US" w:eastAsia="zh-CN"/>
        </w:rPr>
        <w:t xml:space="preserve"> </w:t>
      </w:r>
      <w:r w:rsidR="0056758A" w:rsidRPr="5C5635EE">
        <w:rPr>
          <w:lang w:val="en-US" w:eastAsia="zh-CN"/>
        </w:rPr>
        <w:t>for</w:t>
      </w:r>
      <w:r w:rsidR="00091C1F" w:rsidRPr="5C5635EE">
        <w:rPr>
          <w:lang w:val="en-US" w:eastAsia="zh-CN"/>
        </w:rPr>
        <w:t xml:space="preserve"> the new </w:t>
      </w:r>
      <w:r w:rsidR="0056758A" w:rsidRPr="5C5635EE">
        <w:rPr>
          <w:lang w:val="en-US" w:eastAsia="zh-CN"/>
        </w:rPr>
        <w:t>clause "</w:t>
      </w:r>
      <w:r w:rsidR="0056758A">
        <w:t xml:space="preserve">Secondary authorization/authentication using </w:t>
      </w:r>
      <w:r w:rsidR="000E7731">
        <w:t>API</w:t>
      </w:r>
      <w:r w:rsidR="0056758A">
        <w:t xml:space="preserve"> during the PDU Session establishment" </w:t>
      </w:r>
      <w:r w:rsidR="00167594">
        <w:t>in</w:t>
      </w:r>
      <w:r w:rsidR="0056758A" w:rsidRPr="5C5635EE">
        <w:rPr>
          <w:lang w:val="en-US" w:eastAsia="zh-CN"/>
        </w:rPr>
        <w:t xml:space="preserve"> </w:t>
      </w:r>
      <w:r w:rsidR="00A6451E" w:rsidRPr="5C5635EE">
        <w:rPr>
          <w:lang w:val="en-US" w:eastAsia="zh-CN"/>
        </w:rPr>
        <w:t>TS 23.502</w:t>
      </w:r>
      <w:r w:rsidR="00167594" w:rsidRPr="5C5635EE">
        <w:rPr>
          <w:lang w:val="en-US" w:eastAsia="zh-CN"/>
        </w:rPr>
        <w:t xml:space="preserve">. </w:t>
      </w:r>
      <w:r w:rsidR="006C78FF" w:rsidRPr="5C5635EE">
        <w:rPr>
          <w:lang w:val="en-US" w:eastAsia="zh-CN"/>
        </w:rPr>
        <w:t xml:space="preserve">This procedure </w:t>
      </w:r>
      <w:r w:rsidR="00737F44" w:rsidRPr="5C5635EE">
        <w:rPr>
          <w:lang w:val="en-US" w:eastAsia="zh-CN"/>
        </w:rPr>
        <w:t>will be updated in accordance to the</w:t>
      </w:r>
      <w:r w:rsidR="00C41D96" w:rsidRPr="5C5635EE">
        <w:rPr>
          <w:lang w:val="en-US" w:eastAsia="zh-CN"/>
        </w:rPr>
        <w:t xml:space="preserve"> approved</w:t>
      </w:r>
      <w:r w:rsidR="00FE0BAD" w:rsidRPr="5C5635EE">
        <w:rPr>
          <w:lang w:val="en-US" w:eastAsia="zh-CN"/>
        </w:rPr>
        <w:t xml:space="preserve"> procedure in TS23.502.</w:t>
      </w:r>
      <w:r w:rsidR="00091C1F" w:rsidRPr="5C5635EE">
        <w:rPr>
          <w:lang w:val="en-US" w:eastAsia="zh-CN"/>
        </w:rPr>
        <w:t xml:space="preserve"> </w:t>
      </w:r>
      <w:r w:rsidR="0013794F" w:rsidRPr="5C5635EE">
        <w:rPr>
          <w:lang w:val="en-US" w:eastAsia="zh-CN"/>
        </w:rPr>
        <w:t xml:space="preserve">Same is valid for the </w:t>
      </w:r>
      <w:r w:rsidR="00E03851" w:rsidRPr="5C5635EE">
        <w:rPr>
          <w:lang w:val="en-US" w:eastAsia="zh-CN"/>
        </w:rPr>
        <w:t>EPS interworking procedure.</w:t>
      </w:r>
      <w:r w:rsidR="6B8A699B" w:rsidRPr="5C5635EE">
        <w:rPr>
          <w:lang w:val="en-US" w:eastAsia="zh-CN"/>
        </w:rPr>
        <w:t xml:space="preserve"> </w:t>
      </w:r>
      <w:r w:rsidR="00FC172E">
        <w:rPr>
          <w:lang w:val="en-US" w:eastAsia="zh-CN"/>
        </w:rPr>
        <w:t>(</w:t>
      </w:r>
      <w:r w:rsidR="0060037F">
        <w:rPr>
          <w:lang w:val="en-US" w:eastAsia="zh-CN"/>
        </w:rPr>
        <w:t xml:space="preserve">Related </w:t>
      </w:r>
      <w:r w:rsidR="6B8A699B" w:rsidRPr="5C5635EE">
        <w:rPr>
          <w:lang w:val="en-US" w:eastAsia="zh-CN"/>
        </w:rPr>
        <w:t xml:space="preserve">CR for TS 23.501 is </w:t>
      </w:r>
      <w:r w:rsidR="59F16AFC" w:rsidRPr="5C5635EE">
        <w:rPr>
          <w:lang w:val="en-US" w:eastAsia="zh-CN"/>
        </w:rPr>
        <w:t xml:space="preserve">in </w:t>
      </w:r>
      <w:r w:rsidR="005C63F1" w:rsidRPr="005C63F1">
        <w:rPr>
          <w:lang w:val="en-US" w:eastAsia="zh-CN"/>
        </w:rPr>
        <w:t>S2-2102375</w:t>
      </w:r>
      <w:r w:rsidR="003F02D3">
        <w:rPr>
          <w:lang w:val="en-US" w:eastAsia="zh-CN"/>
        </w:rPr>
        <w:t>)</w:t>
      </w:r>
      <w:r w:rsidR="00E70B64">
        <w:rPr>
          <w:lang w:val="en-US" w:eastAsia="zh-CN"/>
        </w:rPr>
        <w:t>.</w:t>
      </w:r>
      <w:r w:rsidR="003673DC">
        <w:rPr>
          <w:lang w:val="en-US" w:eastAsia="zh-CN"/>
        </w:rPr>
        <w:t xml:space="preserve"> </w:t>
      </w:r>
      <w:r w:rsidR="72371A2A" w:rsidRPr="5C5635EE">
        <w:rPr>
          <w:lang w:val="en-US" w:eastAsia="zh-CN"/>
        </w:rPr>
        <w:t xml:space="preserve"> </w:t>
      </w:r>
      <w:r w:rsidR="6B8A699B" w:rsidRPr="5C5635EE">
        <w:rPr>
          <w:lang w:val="en-US" w:eastAsia="zh-CN"/>
        </w:rPr>
        <w:t xml:space="preserve"> </w:t>
      </w:r>
    </w:p>
    <w:p w14:paraId="281A680D" w14:textId="77777777" w:rsidR="0064315F" w:rsidRDefault="0064315F" w:rsidP="0D369B5E">
      <w:pPr>
        <w:rPr>
          <w:lang w:val="en-US" w:eastAsia="zh-CN"/>
        </w:rPr>
      </w:pPr>
    </w:p>
    <w:p w14:paraId="05E5F8D9" w14:textId="77777777" w:rsidR="005763A7" w:rsidRDefault="005763A7" w:rsidP="005763A7">
      <w:pPr>
        <w:pStyle w:val="Heading1"/>
        <w:ind w:left="0" w:firstLine="0"/>
      </w:pPr>
      <w:r>
        <w:t>Proposal</w:t>
      </w:r>
    </w:p>
    <w:p w14:paraId="37ADC035" w14:textId="4D4EB60A" w:rsidR="00D45238" w:rsidRPr="006E6EF4" w:rsidRDefault="005763A7" w:rsidP="005763A7">
      <w:r w:rsidRPr="006E6EF4">
        <w:t xml:space="preserve">It is proposed to </w:t>
      </w:r>
      <w:r w:rsidR="002C195E" w:rsidRPr="006E6EF4">
        <w:t xml:space="preserve">add </w:t>
      </w:r>
      <w:r w:rsidR="00DF2E72" w:rsidRPr="006E6EF4">
        <w:t>the following</w:t>
      </w:r>
      <w:r w:rsidR="00AF15AF" w:rsidRPr="006E6EF4">
        <w:t xml:space="preserve"> to</w:t>
      </w:r>
      <w:r w:rsidR="009F595D" w:rsidRPr="006E6EF4">
        <w:t xml:space="preserve"> T</w:t>
      </w:r>
      <w:r w:rsidR="00C855DB" w:rsidRPr="006E6EF4">
        <w:t>S</w:t>
      </w:r>
      <w:r w:rsidR="009F595D" w:rsidRPr="006E6EF4">
        <w:t> 23.</w:t>
      </w:r>
      <w:r w:rsidR="00C855DB" w:rsidRPr="006E6EF4">
        <w:t>256</w:t>
      </w:r>
      <w:r w:rsidR="006E6EF4">
        <w:t>.</w:t>
      </w:r>
    </w:p>
    <w:p w14:paraId="4DCBFE80" w14:textId="59ACB08F" w:rsidR="00EC45BB" w:rsidRPr="00B94023" w:rsidRDefault="00C83BC8" w:rsidP="00B940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 Change</w:t>
      </w:r>
      <w:r w:rsidRPr="00C21836">
        <w:rPr>
          <w:rFonts w:ascii="Arial" w:hAnsi="Arial" w:cs="Arial"/>
          <w:noProof/>
          <w:color w:val="0000FF"/>
          <w:sz w:val="28"/>
          <w:szCs w:val="28"/>
          <w:lang w:val="en-US"/>
        </w:rPr>
        <w:t xml:space="preserve"> * * * *</w:t>
      </w:r>
    </w:p>
    <w:p w14:paraId="262121AF" w14:textId="77777777" w:rsidR="000167D3" w:rsidRPr="00235394" w:rsidRDefault="000167D3" w:rsidP="000167D3">
      <w:pPr>
        <w:pStyle w:val="Heading2"/>
      </w:pPr>
      <w:bookmarkStart w:id="1" w:name="_Toc435670427"/>
      <w:bookmarkStart w:id="2" w:name="_Toc64385447"/>
      <w:bookmarkStart w:id="3" w:name="_Toc66381050"/>
      <w:bookmarkStart w:id="4" w:name="_Toc20203973"/>
      <w:bookmarkStart w:id="5" w:name="_Toc27894658"/>
      <w:bookmarkStart w:id="6" w:name="_Toc36191725"/>
      <w:bookmarkStart w:id="7" w:name="_Toc45192811"/>
      <w:bookmarkStart w:id="8" w:name="_Toc47592443"/>
      <w:bookmarkStart w:id="9" w:name="_Toc51834524"/>
      <w:bookmarkStart w:id="10" w:name="_Toc59100350"/>
      <w:r w:rsidRPr="00235394">
        <w:t>3.1</w:t>
      </w:r>
      <w:r w:rsidRPr="00235394">
        <w:tab/>
        <w:t>Definitions</w:t>
      </w:r>
      <w:bookmarkEnd w:id="1"/>
      <w:bookmarkEnd w:id="2"/>
      <w:bookmarkEnd w:id="3"/>
    </w:p>
    <w:p w14:paraId="6015F0F1" w14:textId="77777777" w:rsidR="000167D3" w:rsidRPr="00235394" w:rsidRDefault="000167D3" w:rsidP="000167D3">
      <w:r w:rsidRPr="00235394">
        <w:t>For the purposes of the present document, the terms and definitions given in TR 21.905 [1]</w:t>
      </w:r>
      <w:r w:rsidRPr="00D5702B">
        <w:t xml:space="preserve"> </w:t>
      </w:r>
      <w:r w:rsidRPr="00741730">
        <w:t>TS 23.501 [2</w:t>
      </w:r>
      <w:proofErr w:type="gramStart"/>
      <w:r w:rsidRPr="00741730">
        <w:t>]</w:t>
      </w:r>
      <w:r>
        <w:t>,</w:t>
      </w:r>
      <w:r w:rsidRPr="00235394">
        <w:t xml:space="preserve">  and</w:t>
      </w:r>
      <w:proofErr w:type="gramEnd"/>
      <w:r w:rsidRPr="00235394">
        <w:t xml:space="preserve"> the following apply. </w:t>
      </w:r>
      <w:r w:rsidRPr="00235394">
        <w:br/>
        <w:t>A term defined in the present document takes precedence over the definition of the same term, if any, in TR 21.905 [1]</w:t>
      </w:r>
      <w:r>
        <w:t xml:space="preserve"> or </w:t>
      </w:r>
      <w:r w:rsidRPr="00741730">
        <w:t>TS 23.501 [2]</w:t>
      </w:r>
      <w:r w:rsidRPr="00235394">
        <w:t>.</w:t>
      </w:r>
    </w:p>
    <w:p w14:paraId="44C93A7F" w14:textId="77777777" w:rsidR="000167D3" w:rsidRDefault="000167D3" w:rsidP="000167D3"/>
    <w:p w14:paraId="76D5F805" w14:textId="77777777" w:rsidR="000167D3" w:rsidRDefault="000167D3" w:rsidP="000167D3">
      <w:r w:rsidRPr="00944508">
        <w:rPr>
          <w:b/>
          <w:bCs/>
        </w:rPr>
        <w:t>3GPP UAV ID</w:t>
      </w:r>
      <w:r>
        <w:t>:</w:t>
      </w:r>
      <w:r w:rsidRPr="00966775">
        <w:t xml:space="preserve"> </w:t>
      </w:r>
      <w:r>
        <w:t xml:space="preserve">Identifier assigned by the 3GPP system and used by external AF (e.g. USS) </w:t>
      </w:r>
      <w:r w:rsidRPr="002D3C5B">
        <w:rPr>
          <w:lang w:eastAsia="zh-CN"/>
        </w:rPr>
        <w:t>to identify the UAV.</w:t>
      </w:r>
      <w:r>
        <w:rPr>
          <w:lang w:eastAsia="zh-CN"/>
        </w:rPr>
        <w:t xml:space="preserve"> GPSI is used as the 3GPP UAV ID. </w:t>
      </w:r>
    </w:p>
    <w:p w14:paraId="0998C883" w14:textId="77777777" w:rsidR="000167D3" w:rsidRPr="002D3C5B" w:rsidRDefault="000167D3" w:rsidP="000167D3">
      <w:r w:rsidRPr="002D3C5B">
        <w:rPr>
          <w:b/>
          <w:lang w:eastAsia="en-GB"/>
        </w:rPr>
        <w:t>Broadcast Remote ID:</w:t>
      </w:r>
      <w:r w:rsidRPr="002D3C5B">
        <w:t xml:space="preserve"> The capability of providing Remote Identification and Tracking over broadcast radio links.</w:t>
      </w:r>
    </w:p>
    <w:p w14:paraId="45510442" w14:textId="77777777" w:rsidR="000167D3" w:rsidRPr="002D3C5B" w:rsidRDefault="000167D3" w:rsidP="000167D3">
      <w:pPr>
        <w:pStyle w:val="NO"/>
        <w:rPr>
          <w:lang w:eastAsia="en-GB"/>
        </w:rPr>
      </w:pPr>
      <w:r w:rsidRPr="002D3C5B">
        <w:rPr>
          <w:lang w:eastAsia="en-GB"/>
        </w:rPr>
        <w:t>NOTE:</w:t>
      </w:r>
      <w:r w:rsidRPr="002D3C5B">
        <w:rPr>
          <w:lang w:eastAsia="en-GB"/>
        </w:rPr>
        <w:tab/>
        <w:t>In the scope of this release, the radio link for Broadcast Remote ID is assumed to utilize radio technologies outside the scope of 3GPP.</w:t>
      </w:r>
    </w:p>
    <w:p w14:paraId="501D3A6F" w14:textId="77777777" w:rsidR="000167D3" w:rsidRPr="007B52D8" w:rsidRDefault="000167D3" w:rsidP="000167D3">
      <w:pPr>
        <w:rPr>
          <w:lang w:eastAsia="en-GB"/>
        </w:rPr>
      </w:pPr>
      <w:r w:rsidRPr="00060F94">
        <w:rPr>
          <w:b/>
          <w:lang w:eastAsia="en-GB"/>
        </w:rPr>
        <w:t xml:space="preserve">CAA (Civil Aviation </w:t>
      </w:r>
      <w:r w:rsidRPr="009F1B44">
        <w:rPr>
          <w:b/>
          <w:lang w:eastAsia="en-GB"/>
        </w:rPr>
        <w:t>Administration)-</w:t>
      </w:r>
      <w:r>
        <w:rPr>
          <w:b/>
          <w:lang w:eastAsia="en-GB"/>
        </w:rPr>
        <w:t>L</w:t>
      </w:r>
      <w:r w:rsidRPr="009F1B44">
        <w:rPr>
          <w:b/>
          <w:lang w:eastAsia="en-GB"/>
        </w:rPr>
        <w:t>evel UAV Identity</w:t>
      </w:r>
      <w:r>
        <w:rPr>
          <w:b/>
          <w:lang w:eastAsia="en-GB"/>
        </w:rPr>
        <w:t>:</w:t>
      </w:r>
      <w:r w:rsidRPr="009F1B44">
        <w:rPr>
          <w:lang w:eastAsia="en-GB"/>
        </w:rPr>
        <w:t xml:space="preserve"> </w:t>
      </w:r>
      <w:r>
        <w:rPr>
          <w:lang w:eastAsia="en-GB"/>
        </w:rPr>
        <w:t xml:space="preserve">a UAV identity </w:t>
      </w:r>
      <w:r w:rsidRPr="009F1B44">
        <w:rPr>
          <w:lang w:eastAsia="en-GB"/>
        </w:rPr>
        <w:t>assigned by USS/UTM, and uniquely identif</w:t>
      </w:r>
      <w:r>
        <w:rPr>
          <w:lang w:eastAsia="en-GB"/>
        </w:rPr>
        <w:t>ies</w:t>
      </w:r>
      <w:r w:rsidRPr="009F1B44">
        <w:rPr>
          <w:lang w:eastAsia="en-GB"/>
        </w:rPr>
        <w:t xml:space="preserve"> a UAV at least within the scope of a USS</w:t>
      </w:r>
      <w:r w:rsidRPr="007B52D8">
        <w:rPr>
          <w:lang w:eastAsia="en-GB"/>
        </w:rPr>
        <w:t>.</w:t>
      </w:r>
    </w:p>
    <w:p w14:paraId="0C5781BB" w14:textId="77777777" w:rsidR="000167D3" w:rsidRPr="002D3C5B" w:rsidRDefault="000167D3" w:rsidP="000167D3">
      <w:pPr>
        <w:rPr>
          <w:lang w:eastAsia="en-GB"/>
        </w:rPr>
      </w:pPr>
      <w:r w:rsidRPr="002D3C5B">
        <w:rPr>
          <w:b/>
          <w:lang w:eastAsia="en-GB"/>
        </w:rPr>
        <w:t>Command and Control (C2) Communication:</w:t>
      </w:r>
      <w:r w:rsidRPr="002D3C5B">
        <w:rPr>
          <w:lang w:eastAsia="en-GB"/>
        </w:rPr>
        <w:t xml:space="preserve"> the user plane link to deliver messages with information of command and control for UAV operation from a UAV controller or a UTM to a UAV or to report telemetry data from a UAV to its UAV controller or a UTM.</w:t>
      </w:r>
    </w:p>
    <w:p w14:paraId="14188867" w14:textId="77777777" w:rsidR="000167D3" w:rsidRPr="00DF3D41" w:rsidRDefault="000167D3" w:rsidP="000167D3">
      <w:r w:rsidRPr="00DF3D41">
        <w:rPr>
          <w:b/>
          <w:bCs/>
        </w:rPr>
        <w:lastRenderedPageBreak/>
        <w:t>Networked UAV Controller:</w:t>
      </w:r>
      <w:r w:rsidRPr="00DF3D41">
        <w:t xml:space="preserve"> a UAV Controller connected to the 3GPP network and connected to the UAV via a 3GPP network.</w:t>
      </w:r>
    </w:p>
    <w:p w14:paraId="0C358401" w14:textId="77777777" w:rsidR="000167D3" w:rsidRPr="002D3C5B" w:rsidRDefault="000167D3" w:rsidP="000167D3">
      <w:r w:rsidRPr="00DF3D41">
        <w:rPr>
          <w:b/>
          <w:bCs/>
        </w:rPr>
        <w:t>Non</w:t>
      </w:r>
      <w:r>
        <w:rPr>
          <w:b/>
          <w:bCs/>
        </w:rPr>
        <w:t>-</w:t>
      </w:r>
      <w:r w:rsidRPr="00DF3D41">
        <w:rPr>
          <w:b/>
          <w:bCs/>
        </w:rPr>
        <w:t xml:space="preserve">Networked UAV Controller: </w:t>
      </w:r>
      <w:r w:rsidRPr="00DF3D41">
        <w:t xml:space="preserve">a UAV Controller not connected to the 3GPP network and connected to UAV via a transport </w:t>
      </w:r>
      <w:r w:rsidRPr="00A919EC">
        <w:t>outside the scope of 3GPP, e.g. internet connectivity or direct wireless communication over a technology outside the scope of 3GPP.</w:t>
      </w:r>
    </w:p>
    <w:p w14:paraId="7C15D0C2" w14:textId="77777777" w:rsidR="000167D3" w:rsidRPr="002D3C5B" w:rsidRDefault="000167D3" w:rsidP="000167D3">
      <w:r w:rsidRPr="002D3C5B">
        <w:rPr>
          <w:b/>
          <w:lang w:eastAsia="en-GB"/>
        </w:rPr>
        <w:t>Networked Remote ID:</w:t>
      </w:r>
      <w:r w:rsidRPr="002D3C5B">
        <w:rPr>
          <w:rFonts w:cs="Calibri"/>
        </w:rPr>
        <w:t xml:space="preserve"> </w:t>
      </w:r>
      <w:r w:rsidRPr="002D3C5B">
        <w:t xml:space="preserve">The capability of providing Remote Identification and Tracking </w:t>
      </w:r>
      <w:r>
        <w:t xml:space="preserve">to a USS </w:t>
      </w:r>
      <w:r w:rsidRPr="002D3C5B">
        <w:t>over 3GPP network.</w:t>
      </w:r>
    </w:p>
    <w:p w14:paraId="6BF69DBB" w14:textId="77777777" w:rsidR="000167D3" w:rsidRDefault="000167D3" w:rsidP="000167D3">
      <w:r w:rsidRPr="00D00619">
        <w:rPr>
          <w:b/>
        </w:rPr>
        <w:t>Remote Identification (Remote ID) of UAS</w:t>
      </w:r>
      <w:r>
        <w:rPr>
          <w:b/>
        </w:rPr>
        <w:t>:</w:t>
      </w:r>
      <w:r>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w:t>
      </w:r>
      <w:r w:rsidRPr="000A66BB">
        <w:t xml:space="preserve">The Remote ID information payload may include </w:t>
      </w:r>
      <w:r>
        <w:t>Serial Number</w:t>
      </w:r>
      <w:r w:rsidRPr="000A66BB">
        <w:t xml:space="preserve"> or Session</w:t>
      </w:r>
      <w:r>
        <w:t xml:space="preserve"> </w:t>
      </w:r>
      <w:r w:rsidRPr="000A66BB">
        <w:t>I</w:t>
      </w:r>
      <w:r>
        <w:t>D</w:t>
      </w:r>
      <w:r w:rsidRPr="000A66BB">
        <w:t xml:space="preserve"> assigned to the UAV,</w:t>
      </w:r>
      <w:r>
        <w:t xml:space="preserve"> l</w:t>
      </w:r>
      <w:r w:rsidRPr="000A66BB">
        <w:t>ocation of the ground-station controller,</w:t>
      </w:r>
      <w:r>
        <w:t xml:space="preserve"> e</w:t>
      </w:r>
      <w:r w:rsidRPr="000A66BB">
        <w:t>mergency status indication etc</w:t>
      </w:r>
      <w:r>
        <w:t>.</w:t>
      </w:r>
    </w:p>
    <w:p w14:paraId="6F0E077E" w14:textId="77777777" w:rsidR="000167D3" w:rsidRPr="002D3C5B" w:rsidRDefault="000167D3" w:rsidP="000167D3">
      <w:r w:rsidRPr="002D3C5B">
        <w:rPr>
          <w:b/>
          <w:bCs/>
        </w:rPr>
        <w:t>Third Party Authorized Entity:</w:t>
      </w:r>
      <w:r w:rsidRPr="002D3C5B">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084250A8" w14:textId="77777777" w:rsidR="000167D3" w:rsidRDefault="000167D3" w:rsidP="000167D3">
      <w:pPr>
        <w:rPr>
          <w:lang w:eastAsia="zh-CN"/>
        </w:rPr>
      </w:pPr>
      <w:r w:rsidRPr="0079242B">
        <w:rPr>
          <w:b/>
          <w:lang w:eastAsia="en-GB"/>
        </w:rPr>
        <w:t xml:space="preserve">UAS NF: </w:t>
      </w:r>
      <w:r w:rsidRPr="0027688B">
        <w:rPr>
          <w:bCs/>
          <w:lang w:eastAsia="en-GB"/>
        </w:rPr>
        <w:t xml:space="preserve">a </w:t>
      </w:r>
      <w:r w:rsidRPr="0079242B">
        <w:rPr>
          <w:lang w:eastAsia="zh-CN"/>
        </w:rPr>
        <w:t>3GPP UAS Network Function for support of aerial functionality related to UAV identification</w:t>
      </w:r>
      <w:r>
        <w:rPr>
          <w:lang w:eastAsia="zh-CN"/>
        </w:rPr>
        <w:t>, authentication/</w:t>
      </w:r>
      <w:proofErr w:type="gramStart"/>
      <w:r>
        <w:rPr>
          <w:lang w:eastAsia="zh-CN"/>
        </w:rPr>
        <w:t>authorization</w:t>
      </w:r>
      <w:proofErr w:type="gramEnd"/>
      <w:r w:rsidRPr="0079242B">
        <w:rPr>
          <w:lang w:eastAsia="zh-CN"/>
        </w:rPr>
        <w:t xml:space="preserve"> and tracking, and to support Remote Identification. </w:t>
      </w:r>
    </w:p>
    <w:p w14:paraId="731CF573" w14:textId="77777777" w:rsidR="000167D3" w:rsidRDefault="000167D3" w:rsidP="000167D3">
      <w:pPr>
        <w:rPr>
          <w:b/>
          <w:bCs/>
          <w:highlight w:val="yellow"/>
        </w:rPr>
      </w:pPr>
      <w:r w:rsidRPr="00D00619">
        <w:rPr>
          <w:b/>
        </w:rPr>
        <w:t>UAS Service Supplier (USS):</w:t>
      </w:r>
      <w:r>
        <w:t xml:space="preserve"> An entity that provides services to support the safe and efficient use of airspace by providing services to the operator / pilot of a UAS in meeting UTM operational requirements. A USS can provide any subset of functionality to meet the provider</w:t>
      </w:r>
      <w:r w:rsidRPr="00361CC7">
        <w:t>'</w:t>
      </w:r>
      <w:r>
        <w:t>s business objectives (e.g., UTM, Remote Identification). In the scope of this specification, the term USS refers to both USS and USS/UTM.</w:t>
      </w:r>
    </w:p>
    <w:p w14:paraId="3901345D" w14:textId="77777777" w:rsidR="000167D3" w:rsidRPr="00DF3D41" w:rsidRDefault="000167D3" w:rsidP="000167D3">
      <w:pPr>
        <w:rPr>
          <w:b/>
        </w:rPr>
      </w:pPr>
      <w:r w:rsidRPr="00D00619">
        <w:rPr>
          <w:b/>
        </w:rPr>
        <w:t>UAS Traffic Management (UTM):</w:t>
      </w:r>
      <w:r>
        <w:t xml:space="preserve"> a</w:t>
      </w:r>
      <w:r w:rsidRPr="00E95709">
        <w:t xml:space="preserve"> system that can safely and efficiently integrate the </w:t>
      </w:r>
      <w:r>
        <w:t xml:space="preserve">flying </w:t>
      </w:r>
      <w:r w:rsidRPr="00E95709">
        <w:t>UAV</w:t>
      </w:r>
      <w:r>
        <w:t xml:space="preserve"> </w:t>
      </w:r>
      <w:r w:rsidRPr="00E95709">
        <w:t xml:space="preserve">along with other airspace users. </w:t>
      </w:r>
      <w:r>
        <w:t>It provides a</w:t>
      </w:r>
      <w:r w:rsidRPr="008412D7">
        <w:t xml:space="preserve"> set of functions </w:t>
      </w:r>
      <w:r>
        <w:t xml:space="preserve">and services </w:t>
      </w:r>
      <w:r w:rsidRPr="008412D7">
        <w:t xml:space="preserve">for </w:t>
      </w:r>
      <w:r>
        <w:t xml:space="preserve">managing a range of autonomous vehicle operations (e.g. </w:t>
      </w:r>
      <w:r w:rsidRPr="008412D7">
        <w:t>authenticating UAV, authorizing UAS services, managing UAS policies, and controlling UAV traffics in the airspace</w:t>
      </w:r>
      <w:r>
        <w:t>).</w:t>
      </w:r>
    </w:p>
    <w:p w14:paraId="7E42A9B9" w14:textId="77777777" w:rsidR="000167D3" w:rsidRDefault="000167D3" w:rsidP="000167D3">
      <w:r w:rsidRPr="00D15661">
        <w:rPr>
          <w:b/>
        </w:rPr>
        <w:t>UAV controller</w:t>
      </w:r>
      <w:r>
        <w:t>: The UAV controller of a UAS enables a</w:t>
      </w:r>
      <w:r w:rsidRPr="0088159A">
        <w:t xml:space="preserve"> </w:t>
      </w:r>
      <w:r>
        <w:t>drone pilot</w:t>
      </w:r>
      <w:r w:rsidRPr="0088159A">
        <w:t xml:space="preserve"> </w:t>
      </w:r>
      <w:r>
        <w:t>to control an</w:t>
      </w:r>
      <w:r w:rsidRPr="00921942">
        <w:t xml:space="preserve"> UAV</w:t>
      </w:r>
      <w:r>
        <w:t xml:space="preserve">. </w:t>
      </w:r>
    </w:p>
    <w:p w14:paraId="5E762B85" w14:textId="77777777" w:rsidR="000167D3" w:rsidRDefault="000167D3" w:rsidP="000167D3">
      <w:r w:rsidRPr="00A919EC">
        <w:rPr>
          <w:b/>
          <w:bCs/>
        </w:rPr>
        <w:t>UAV operator</w:t>
      </w:r>
      <w:r>
        <w:t>: the entity owning and operating a UAV.</w:t>
      </w:r>
    </w:p>
    <w:p w14:paraId="76707D55" w14:textId="77777777" w:rsidR="000167D3" w:rsidRPr="0079242B" w:rsidRDefault="000167D3" w:rsidP="000167D3">
      <w:r w:rsidRPr="0079242B">
        <w:rPr>
          <w:b/>
          <w:bCs/>
        </w:rPr>
        <w:t xml:space="preserve">UAS </w:t>
      </w:r>
      <w:proofErr w:type="gramStart"/>
      <w:r w:rsidRPr="0079242B">
        <w:rPr>
          <w:b/>
          <w:bCs/>
        </w:rPr>
        <w:t>Services:</w:t>
      </w:r>
      <w:proofErr w:type="gramEnd"/>
      <w:r w:rsidRPr="0079242B">
        <w:rPr>
          <w:b/>
          <w:bCs/>
        </w:rPr>
        <w:t xml:space="preserve"> </w:t>
      </w:r>
      <w:r w:rsidRPr="0079242B">
        <w:t xml:space="preserve">refers to establishment of connectivity for a UAS for communication with USS, for C2, for remote identification, and for UAV location and tracking. </w:t>
      </w:r>
    </w:p>
    <w:p w14:paraId="582B7C4E" w14:textId="77777777" w:rsidR="004B2C41" w:rsidRDefault="000167D3" w:rsidP="000167D3">
      <w:pPr>
        <w:rPr>
          <w:ins w:id="11" w:author="Ericsson_0324" w:date="2021-03-25T07:21:00Z"/>
          <w:lang w:val="en-US"/>
        </w:rPr>
      </w:pPr>
      <w:r w:rsidRPr="0079242B">
        <w:rPr>
          <w:b/>
          <w:bCs/>
        </w:rPr>
        <w:t>UUAA Aviation Payload</w:t>
      </w:r>
      <w:r w:rsidRPr="0079242B">
        <w:t xml:space="preserve">: </w:t>
      </w:r>
      <w:bookmarkStart w:id="12" w:name="_Hlk67549406"/>
      <w:r w:rsidRPr="0079242B">
        <w:t xml:space="preserve">Contains </w:t>
      </w:r>
      <w:r w:rsidRPr="0079242B">
        <w:rPr>
          <w:lang w:val="en-US"/>
        </w:rPr>
        <w:t>application layer information exchanged between the UAS and the USS and that is transparent to the 3GPP System</w:t>
      </w:r>
      <w:ins w:id="13" w:author="Ericsson_0324" w:date="2021-03-25T07:21:00Z">
        <w:r w:rsidR="004B2C41">
          <w:rPr>
            <w:lang w:val="en-US"/>
          </w:rPr>
          <w:t>.</w:t>
        </w:r>
        <w:bookmarkEnd w:id="12"/>
      </w:ins>
    </w:p>
    <w:p w14:paraId="548514EC" w14:textId="4EEC7994" w:rsidR="000167D3" w:rsidRPr="0079242B" w:rsidRDefault="004B2C41" w:rsidP="000167D3">
      <w:ins w:id="14" w:author="Ericsson_0324" w:date="2021-03-25T07:21:00Z">
        <w:r w:rsidRPr="00E31E52">
          <w:rPr>
            <w:b/>
            <w:bCs/>
            <w:lang w:val="en-US"/>
          </w:rPr>
          <w:t xml:space="preserve">UUAA </w:t>
        </w:r>
        <w:proofErr w:type="spellStart"/>
        <w:r w:rsidRPr="00E31E52">
          <w:rPr>
            <w:b/>
            <w:bCs/>
            <w:lang w:val="en-US"/>
          </w:rPr>
          <w:t>A</w:t>
        </w:r>
      </w:ins>
      <w:ins w:id="15" w:author="Ericsson_0324" w:date="2021-03-25T07:22:00Z">
        <w:r w:rsidRPr="00E31E52">
          <w:rPr>
            <w:b/>
            <w:bCs/>
            <w:lang w:val="en-US"/>
          </w:rPr>
          <w:t>utorization</w:t>
        </w:r>
        <w:proofErr w:type="spellEnd"/>
        <w:r w:rsidRPr="00E31E52">
          <w:rPr>
            <w:b/>
            <w:bCs/>
            <w:lang w:val="en-US"/>
          </w:rPr>
          <w:t xml:space="preserve"> Payload</w:t>
        </w:r>
        <w:r>
          <w:rPr>
            <w:lang w:val="en-US"/>
          </w:rPr>
          <w:t>:</w:t>
        </w:r>
      </w:ins>
      <w:ins w:id="16" w:author="Ericsson_0324" w:date="2021-03-25T07:24:00Z">
        <w:r w:rsidR="009717BD">
          <w:rPr>
            <w:lang w:val="en-US"/>
          </w:rPr>
          <w:t xml:space="preserve"> </w:t>
        </w:r>
      </w:ins>
      <w:ins w:id="17" w:author="Ericsson_0324" w:date="2021-03-25T07:22:00Z">
        <w:r w:rsidR="00E31E52" w:rsidRPr="0079242B">
          <w:t xml:space="preserve">Contains </w:t>
        </w:r>
        <w:r w:rsidR="00E31E52" w:rsidRPr="0079242B">
          <w:rPr>
            <w:lang w:val="en-US"/>
          </w:rPr>
          <w:t>application layer information exchanged between the UAS and the USS and that is transparent to the 3GPP System</w:t>
        </w:r>
        <w:r w:rsidR="00E31E52">
          <w:rPr>
            <w:lang w:val="en-US"/>
          </w:rPr>
          <w:t>.</w:t>
        </w:r>
      </w:ins>
    </w:p>
    <w:p w14:paraId="10808312" w14:textId="77777777" w:rsidR="000167D3" w:rsidRPr="002577F1" w:rsidRDefault="000167D3" w:rsidP="000167D3">
      <w:proofErr w:type="spellStart"/>
      <w:r>
        <w:rPr>
          <w:b/>
          <w:lang w:eastAsia="en-GB"/>
        </w:rPr>
        <w:t>Uncrewed</w:t>
      </w:r>
      <w:proofErr w:type="spellEnd"/>
      <w:r>
        <w:rPr>
          <w:b/>
          <w:lang w:eastAsia="en-GB"/>
        </w:rPr>
        <w:t xml:space="preserve"> </w:t>
      </w:r>
      <w:r w:rsidRPr="002D3C5B">
        <w:rPr>
          <w:b/>
          <w:lang w:eastAsia="en-GB"/>
        </w:rPr>
        <w:t>Aerial System (UAS)</w:t>
      </w:r>
      <w:r>
        <w:rPr>
          <w:b/>
          <w:lang w:eastAsia="en-GB"/>
        </w:rPr>
        <w:t xml:space="preserve">: </w:t>
      </w:r>
      <w:r>
        <w:t>C</w:t>
      </w:r>
      <w:r w:rsidRPr="002577F1">
        <w:t xml:space="preserve">omposed of </w:t>
      </w:r>
      <w:proofErr w:type="spellStart"/>
      <w:r w:rsidRPr="002577F1">
        <w:t>Un</w:t>
      </w:r>
      <w:r>
        <w:t>crewed</w:t>
      </w:r>
      <w:proofErr w:type="spellEnd"/>
      <w:r w:rsidRPr="002577F1">
        <w:t xml:space="preserve"> </w:t>
      </w:r>
      <w:r>
        <w:t>Aerial</w:t>
      </w:r>
      <w:r w:rsidRPr="002577F1">
        <w:t xml:space="preserve"> Vehicle (UAV) and related functionality, including command and control (C2) links between the UAV and the control station, the </w:t>
      </w:r>
      <w:proofErr w:type="gramStart"/>
      <w:r w:rsidRPr="002577F1">
        <w:t>UAV</w:t>
      </w:r>
      <w:proofErr w:type="gramEnd"/>
      <w:r w:rsidRPr="002577F1">
        <w:t xml:space="preserve"> and the network, and for remote identification. An UAS may comprise of a UAV and a UAV controller.</w:t>
      </w:r>
    </w:p>
    <w:p w14:paraId="2D30FB25" w14:textId="77777777" w:rsidR="000167D3" w:rsidRDefault="000167D3" w:rsidP="000167D3">
      <w:pPr>
        <w:rPr>
          <w:rFonts w:eastAsia="MS Mincho"/>
        </w:rPr>
      </w:pPr>
      <w:r w:rsidRPr="00944508">
        <w:rPr>
          <w:rFonts w:eastAsia="MS Mincho"/>
          <w:b/>
          <w:bCs/>
        </w:rPr>
        <w:t>UUAA</w:t>
      </w:r>
      <w:r>
        <w:rPr>
          <w:rFonts w:eastAsia="MS Mincho"/>
        </w:rPr>
        <w:t>: UAV USS authentication and authorization procedure of the UAV to ensure that the UAV has successfully registered with a USS and has therefore been authorized for operations by the USS.</w:t>
      </w:r>
      <w:r w:rsidRPr="00944508">
        <w:t xml:space="preserve"> </w:t>
      </w:r>
      <w:r w:rsidRPr="00647686">
        <w:t xml:space="preserve">An UAV </w:t>
      </w:r>
      <w:r>
        <w:t xml:space="preserve">is </w:t>
      </w:r>
      <w:r w:rsidRPr="00647686">
        <w:t xml:space="preserve">authenticated and authorized by USS </w:t>
      </w:r>
      <w:r w:rsidRPr="004634B2">
        <w:t xml:space="preserve">via a </w:t>
      </w:r>
      <w:r w:rsidRPr="004634B2">
        <w:rPr>
          <w:lang w:val="en-US"/>
        </w:rPr>
        <w:t>UUAA</w:t>
      </w:r>
      <w:r>
        <w:rPr>
          <w:lang w:val="en-US"/>
        </w:rPr>
        <w:t xml:space="preserve"> procedure</w:t>
      </w:r>
      <w:r w:rsidRPr="004634B2">
        <w:rPr>
          <w:lang w:val="en-US"/>
        </w:rPr>
        <w:t xml:space="preserve"> </w:t>
      </w:r>
      <w:r w:rsidRPr="00647686">
        <w:t>with the support of the 3GPP system before connectivity for UAS services (e.g. UAS-USS connectivity) is enabled</w:t>
      </w:r>
      <w:r>
        <w:t>.</w:t>
      </w:r>
      <w:r>
        <w:rPr>
          <w:rFonts w:eastAsia="MS Mincho"/>
        </w:rPr>
        <w:t xml:space="preserve">  </w:t>
      </w:r>
    </w:p>
    <w:p w14:paraId="4B1F775C" w14:textId="77777777" w:rsidR="000167D3" w:rsidRDefault="000167D3" w:rsidP="000167D3">
      <w:pPr>
        <w:rPr>
          <w:rFonts w:eastAsia="MS Mincho"/>
        </w:rPr>
      </w:pPr>
      <w:r w:rsidRPr="00944508">
        <w:rPr>
          <w:rFonts w:eastAsia="MS Mincho"/>
          <w:b/>
          <w:bCs/>
        </w:rPr>
        <w:t>UUAA-MM</w:t>
      </w:r>
      <w:r>
        <w:rPr>
          <w:rFonts w:eastAsia="MS Mincho"/>
        </w:rPr>
        <w:t>: the UUAA procedure optionally performed during registration to a 5GS.</w:t>
      </w:r>
    </w:p>
    <w:p w14:paraId="1132D1C0" w14:textId="77777777" w:rsidR="000167D3" w:rsidRPr="00235394" w:rsidRDefault="000167D3" w:rsidP="000167D3">
      <w:r w:rsidRPr="00944508">
        <w:rPr>
          <w:rFonts w:eastAsia="MS Mincho"/>
          <w:b/>
          <w:bCs/>
        </w:rPr>
        <w:t>UUAA-SM</w:t>
      </w:r>
      <w:r>
        <w:rPr>
          <w:rFonts w:eastAsia="MS Mincho"/>
        </w:rPr>
        <w:t xml:space="preserve">: the UUAA procedure optionally performed (when UUAA-MM is not performed) during the establishment of a PDU </w:t>
      </w:r>
      <w:proofErr w:type="gramStart"/>
      <w:r>
        <w:rPr>
          <w:rFonts w:eastAsia="MS Mincho"/>
        </w:rPr>
        <w:t>session, and</w:t>
      </w:r>
      <w:proofErr w:type="gramEnd"/>
      <w:r>
        <w:rPr>
          <w:rFonts w:eastAsia="MS Mincho"/>
        </w:rPr>
        <w:t xml:space="preserve"> performed during the establishment of a PDN connection.</w:t>
      </w:r>
    </w:p>
    <w:p w14:paraId="46E24D32" w14:textId="22E86842" w:rsidR="00EC45BB" w:rsidRDefault="00EC45BB" w:rsidP="00190476"/>
    <w:p w14:paraId="48F464B2" w14:textId="62C7EDC2" w:rsidR="00190476" w:rsidRDefault="00190476" w:rsidP="00190476"/>
    <w:p w14:paraId="7E7FCED8" w14:textId="16567280" w:rsidR="00190476" w:rsidRPr="00B94023" w:rsidRDefault="00190476" w:rsidP="001904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Second Change</w:t>
      </w:r>
      <w:r w:rsidRPr="00C21836">
        <w:rPr>
          <w:rFonts w:ascii="Arial" w:hAnsi="Arial" w:cs="Arial"/>
          <w:noProof/>
          <w:color w:val="0000FF"/>
          <w:sz w:val="28"/>
          <w:szCs w:val="28"/>
          <w:lang w:val="en-US"/>
        </w:rPr>
        <w:t xml:space="preserve"> * * * *</w:t>
      </w:r>
    </w:p>
    <w:p w14:paraId="2AF9174D" w14:textId="77777777" w:rsidR="00190476" w:rsidRDefault="00190476" w:rsidP="00E50922"/>
    <w:p w14:paraId="262D6C56" w14:textId="77777777" w:rsidR="00EC45BB" w:rsidRDefault="00EC45BB" w:rsidP="00E50922"/>
    <w:p w14:paraId="19F20E7F" w14:textId="30562367" w:rsidR="006A0E33" w:rsidRDefault="006A0E33" w:rsidP="00233ECD">
      <w:pPr>
        <w:pStyle w:val="Heading3"/>
        <w:rPr>
          <w:ins w:id="18" w:author="RG" w:date="2021-02-02T13:48:00Z"/>
          <w:lang w:val="en-US"/>
        </w:rPr>
      </w:pPr>
      <w:ins w:id="19" w:author="RG" w:date="2021-02-02T13:46:00Z">
        <w:r>
          <w:t>5.2.3</w:t>
        </w:r>
        <w:r>
          <w:tab/>
        </w:r>
      </w:ins>
      <w:ins w:id="20" w:author="RG" w:date="2021-02-02T13:47:00Z">
        <w:r w:rsidR="00233ECD">
          <w:rPr>
            <w:lang w:val="en-US"/>
          </w:rPr>
          <w:t xml:space="preserve">UUAA </w:t>
        </w:r>
      </w:ins>
      <w:ins w:id="21" w:author="PG" w:date="2021-04-06T11:29:00Z">
        <w:r w:rsidR="00C06920">
          <w:rPr>
            <w:lang w:val="en-US"/>
          </w:rPr>
          <w:t>a</w:t>
        </w:r>
      </w:ins>
      <w:ins w:id="22" w:author="RG" w:date="2021-02-02T13:47:00Z">
        <w:r w:rsidR="00233ECD">
          <w:rPr>
            <w:lang w:val="en-US"/>
          </w:rPr>
          <w:t>t PDN Connection/PDU Session Establishment</w:t>
        </w:r>
      </w:ins>
    </w:p>
    <w:p w14:paraId="78B9BCC2" w14:textId="05E68888" w:rsidR="00233ECD" w:rsidRDefault="00D37832" w:rsidP="00F004FD">
      <w:pPr>
        <w:pStyle w:val="Heading4"/>
        <w:rPr>
          <w:ins w:id="23" w:author="RG" w:date="2021-02-02T13:50:00Z"/>
          <w:lang w:val="en-US"/>
        </w:rPr>
      </w:pPr>
      <w:ins w:id="24" w:author="RG" w:date="2021-02-02T13:49:00Z">
        <w:r>
          <w:rPr>
            <w:lang w:val="en-US"/>
          </w:rPr>
          <w:t>5</w:t>
        </w:r>
        <w:r w:rsidR="00EB3203">
          <w:rPr>
            <w:lang w:val="en-US"/>
          </w:rPr>
          <w:t>.2.3.1</w:t>
        </w:r>
        <w:r w:rsidR="00EB3203">
          <w:rPr>
            <w:lang w:val="en-US"/>
          </w:rPr>
          <w:tab/>
          <w:t>General</w:t>
        </w:r>
      </w:ins>
    </w:p>
    <w:p w14:paraId="278FBE29" w14:textId="77777777" w:rsidR="002F60AB" w:rsidRDefault="002F60AB" w:rsidP="002F60AB">
      <w:pPr>
        <w:rPr>
          <w:lang w:val="en-US"/>
        </w:rPr>
      </w:pPr>
      <w:r>
        <w:rPr>
          <w:lang w:val="en-US"/>
        </w:rPr>
        <w:t>An UAV uses PDU Sessions or PDN Connections for communication with the USS and for C2 communication with a networked UAV-C. A networked UAV-C is a  UE which  uses existing procedures for establishing PDU Session or PDN Connection for communication with the USS, and the procedures described in this clause do not apply to a networked UAV-C.</w:t>
      </w:r>
    </w:p>
    <w:p w14:paraId="507EFCDE" w14:textId="77777777" w:rsidR="002F60AB" w:rsidRDefault="002F60AB" w:rsidP="002F60AB">
      <w:pPr>
        <w:rPr>
          <w:lang w:val="en-US"/>
        </w:rPr>
      </w:pPr>
      <w:r>
        <w:rPr>
          <w:lang w:val="en-US"/>
        </w:rPr>
        <w:t>This clause describes procedure that applies both for 5GS and EPS, where PDU Session refers to 5GS and PDN Connection refers to EPS.</w:t>
      </w:r>
    </w:p>
    <w:p w14:paraId="32B79F8D" w14:textId="77777777" w:rsidR="002F60AB" w:rsidRDefault="002F60AB" w:rsidP="002F60AB">
      <w:pPr>
        <w:rPr>
          <w:lang w:val="en-US"/>
        </w:rPr>
      </w:pPr>
      <w:r>
        <w:rPr>
          <w:lang w:val="en-US"/>
        </w:rPr>
        <w:t xml:space="preserve">PDU Session/PDN Connection for UAV communication shall only be established after a UAV has been authenticated and authorized by the USS, as described in clause 5.2.2 and clause 5.2.3. </w:t>
      </w:r>
    </w:p>
    <w:p w14:paraId="4970A1F7" w14:textId="77777777" w:rsidR="002F60AB" w:rsidRDefault="002F60AB" w:rsidP="002F60AB">
      <w:pPr>
        <w:rPr>
          <w:lang w:val="en-US"/>
        </w:rPr>
      </w:pPr>
      <w:r>
        <w:rPr>
          <w:lang w:val="en-US"/>
        </w:rPr>
        <w:t>An UAV may use either:</w:t>
      </w:r>
    </w:p>
    <w:p w14:paraId="01024DFC" w14:textId="77777777" w:rsidR="002F60AB" w:rsidRDefault="002F60AB" w:rsidP="002F60AB">
      <w:pPr>
        <w:pStyle w:val="B1"/>
        <w:rPr>
          <w:lang w:val="en-US"/>
        </w:rPr>
      </w:pPr>
      <w:r>
        <w:rPr>
          <w:lang w:val="en-US"/>
        </w:rPr>
        <w:t>-</w:t>
      </w:r>
      <w:r>
        <w:rPr>
          <w:lang w:val="en-US"/>
        </w:rPr>
        <w:tab/>
        <w:t xml:space="preserve">a common PDU Session/PDN Connection for communication with the USS and C2 communication with the UAV-C, or </w:t>
      </w:r>
    </w:p>
    <w:p w14:paraId="50767A70" w14:textId="77777777" w:rsidR="002F60AB" w:rsidRDefault="002F60AB" w:rsidP="002F60AB">
      <w:pPr>
        <w:pStyle w:val="B1"/>
        <w:rPr>
          <w:lang w:val="en-US"/>
        </w:rPr>
      </w:pPr>
      <w:r>
        <w:rPr>
          <w:lang w:val="en-US"/>
        </w:rPr>
        <w:t>-</w:t>
      </w:r>
      <w:r>
        <w:rPr>
          <w:lang w:val="en-US"/>
        </w:rPr>
        <w:tab/>
        <w:t xml:space="preserve">separate PDU Sessions/PDN Connections for communication with the USS and C2 communication with the UAV-C respectively. </w:t>
      </w:r>
    </w:p>
    <w:p w14:paraId="6C43F5E0" w14:textId="77777777" w:rsidR="002F60AB" w:rsidRDefault="002F60AB" w:rsidP="002F60AB">
      <w:pPr>
        <w:rPr>
          <w:lang w:val="en-US"/>
        </w:rPr>
      </w:pPr>
      <w:r>
        <w:rPr>
          <w:lang w:val="en-US"/>
        </w:rPr>
        <w:t>If a common PDU Session/PDN Connection is used, the UAV may establish the PDU Session/PDN Connection and enable the C2 communication during the same procedure, or the UAV may establish the PDU Session/PDN Connection for communication with the USS first and then later enable the C2 communication using the PDU Session/bearer modification procedure. In both cases, UAV – UAV-C pairing authorization shall be successfully performed before the C2 communication is enabled as described in clause 5.2.3 and clause 5.2.5.</w:t>
      </w:r>
    </w:p>
    <w:p w14:paraId="063C79DB" w14:textId="77777777" w:rsidR="002F60AB" w:rsidRDefault="002F60AB" w:rsidP="002F60AB">
      <w:pPr>
        <w:rPr>
          <w:lang w:val="en-US"/>
        </w:rPr>
      </w:pPr>
      <w:r w:rsidRPr="0020633B">
        <w:rPr>
          <w:lang w:val="en-US"/>
        </w:rPr>
        <w:t>The UAV shall indicate that the PDU Session/PDN Connection is for the UAV communication and/or C2 communication in the PDU Session Establishment/PDN Connectivity request.</w:t>
      </w:r>
    </w:p>
    <w:p w14:paraId="591B7430" w14:textId="77777777" w:rsidR="002F60AB" w:rsidRPr="00E2465D" w:rsidRDefault="002F60AB" w:rsidP="002F60AB">
      <w:pPr>
        <w:pStyle w:val="EditorsNote"/>
        <w:rPr>
          <w:lang w:val="en-US" w:eastAsia="zh-CN"/>
        </w:rPr>
      </w:pPr>
      <w:r w:rsidRPr="00E2465D">
        <w:t>Editor</w:t>
      </w:r>
      <w:r>
        <w:t>'</w:t>
      </w:r>
      <w:r w:rsidRPr="00E2465D">
        <w:t>s note:</w:t>
      </w:r>
      <w:r>
        <w:tab/>
        <w:t>How the UAVs indicate UAV communication and/or C2 communication, e.g. with an explicit indication or DNN/S-NSSAI combination, is FFS</w:t>
      </w:r>
      <w:r w:rsidRPr="00E2465D">
        <w:rPr>
          <w:lang w:val="en-US" w:eastAsia="zh-CN"/>
        </w:rPr>
        <w:t>.</w:t>
      </w:r>
    </w:p>
    <w:p w14:paraId="0D454708" w14:textId="77777777" w:rsidR="002F60AB" w:rsidRDefault="002F60AB" w:rsidP="002F60AB">
      <w:bookmarkStart w:id="25" w:name="_Hlk65596917"/>
      <w:r>
        <w:t>During the establishment or modification procedure of the PDU Session/PDN connection for C2 communication, the USS shall provide the 3GPP system with following information:</w:t>
      </w:r>
    </w:p>
    <w:bookmarkEnd w:id="25"/>
    <w:p w14:paraId="35C2BF78" w14:textId="77777777" w:rsidR="002F60AB" w:rsidRDefault="002F60AB" w:rsidP="002F60AB">
      <w:pPr>
        <w:pStyle w:val="B1"/>
      </w:pPr>
      <w:r>
        <w:t>-</w:t>
      </w:r>
      <w:r>
        <w:tab/>
        <w:t>traffic filters for enabling C2 communication.</w:t>
      </w:r>
    </w:p>
    <w:p w14:paraId="0B3835F7" w14:textId="77777777" w:rsidR="002F60AB" w:rsidRDefault="002F60AB" w:rsidP="002F60AB">
      <w:pPr>
        <w:pStyle w:val="B1"/>
      </w:pPr>
      <w:r>
        <w:t>-</w:t>
      </w:r>
      <w:r>
        <w:tab/>
        <w:t>QoS requirements for C2 communication</w:t>
      </w:r>
    </w:p>
    <w:p w14:paraId="47191036" w14:textId="067AF045" w:rsidR="002F60AB" w:rsidRDefault="002F60AB" w:rsidP="002F60AB">
      <w:pPr>
        <w:rPr>
          <w:lang w:val="en-US"/>
        </w:rPr>
      </w:pPr>
      <w:r w:rsidRPr="00E2465D">
        <w:t>Editor</w:t>
      </w:r>
      <w:r>
        <w:t>'</w:t>
      </w:r>
      <w:r w:rsidRPr="00E2465D">
        <w:t>s note:</w:t>
      </w:r>
      <w:r>
        <w:tab/>
        <w:t>How the USS provides C2 QoS requirement through UAS-NF is FFS and may need coordination with SA6</w:t>
      </w:r>
      <w:r w:rsidRPr="00E2465D">
        <w:rPr>
          <w:lang w:val="en-US" w:eastAsia="zh-CN"/>
        </w:rPr>
        <w:t>.</w:t>
      </w:r>
    </w:p>
    <w:p w14:paraId="78106B0C" w14:textId="707156BA" w:rsidR="00F004FD" w:rsidRDefault="00CF1F1E" w:rsidP="00144DFD">
      <w:pPr>
        <w:rPr>
          <w:ins w:id="26" w:author="RG" w:date="2021-02-16T08:30:00Z"/>
        </w:rPr>
      </w:pPr>
      <w:ins w:id="27" w:author="RG" w:date="2021-02-02T14:13:00Z">
        <w:r>
          <w:rPr>
            <w:lang w:val="en-US"/>
          </w:rPr>
          <w:t xml:space="preserve">Clause 5.2.3 </w:t>
        </w:r>
        <w:r w:rsidR="00F55D5B">
          <w:rPr>
            <w:lang w:val="en-US"/>
          </w:rPr>
          <w:t xml:space="preserve">defines the </w:t>
        </w:r>
      </w:ins>
      <w:ins w:id="28" w:author="RG" w:date="2021-02-02T14:14:00Z">
        <w:r w:rsidR="00C6689E" w:rsidRPr="002E270E">
          <w:t>USS UAV Authorization/Authentication</w:t>
        </w:r>
        <w:r w:rsidR="00C6689E">
          <w:t xml:space="preserve"> (UUAA) procedures at PDU Session Establishment </w:t>
        </w:r>
      </w:ins>
      <w:ins w:id="29" w:author="RG" w:date="2021-02-02T14:16:00Z">
        <w:r w:rsidR="00B46A96">
          <w:t xml:space="preserve">in 5GS </w:t>
        </w:r>
      </w:ins>
      <w:ins w:id="30" w:author="RG" w:date="2021-02-02T14:14:00Z">
        <w:r w:rsidR="00C6689E">
          <w:t xml:space="preserve">and </w:t>
        </w:r>
        <w:r w:rsidR="00507E03">
          <w:t>the PDN C</w:t>
        </w:r>
      </w:ins>
      <w:ins w:id="31" w:author="RG" w:date="2021-02-02T14:15:00Z">
        <w:r w:rsidR="00507E03">
          <w:t xml:space="preserve">onnection Establishment </w:t>
        </w:r>
        <w:r w:rsidR="00B46A96">
          <w:t>in the Attach procedure for EPS</w:t>
        </w:r>
      </w:ins>
      <w:ins w:id="32" w:author="RG" w:date="2021-02-02T14:16:00Z">
        <w:r w:rsidR="000A1DFC">
          <w:t xml:space="preserve"> using the interworking functionality.</w:t>
        </w:r>
      </w:ins>
      <w:ins w:id="33" w:author="RG" w:date="2021-02-02T14:15:00Z">
        <w:r w:rsidR="00B46A96">
          <w:t xml:space="preserve"> </w:t>
        </w:r>
      </w:ins>
    </w:p>
    <w:p w14:paraId="5D9018E5" w14:textId="29823689" w:rsidR="0004551A" w:rsidDel="006804A2" w:rsidRDefault="00B7529A" w:rsidP="0004551A">
      <w:pPr>
        <w:rPr>
          <w:ins w:id="34" w:author="RG" w:date="2021-02-16T08:31:00Z"/>
          <w:del w:id="35" w:author="Nokia-6" w:date="2021-03-03T11:07:00Z"/>
        </w:rPr>
      </w:pPr>
      <w:ins w:id="36" w:author="RG" w:date="2021-02-16T08:36:00Z">
        <w:r>
          <w:t xml:space="preserve">The UUAA procedure is based on the </w:t>
        </w:r>
      </w:ins>
      <w:ins w:id="37" w:author="RG" w:date="2021-02-16T08:37:00Z">
        <w:r w:rsidR="00144C71">
          <w:rPr>
            <w:lang w:val="en-US" w:eastAsia="zh-CN"/>
          </w:rPr>
          <w:t>"</w:t>
        </w:r>
        <w:r w:rsidR="00144C71" w:rsidRPr="00140E21">
          <w:t xml:space="preserve">Secondary authorization/authentication </w:t>
        </w:r>
        <w:r w:rsidR="00144C71">
          <w:t xml:space="preserve">using </w:t>
        </w:r>
      </w:ins>
      <w:ins w:id="38" w:author="IDCC_r03" w:date="2021-03-01T09:20:00Z">
        <w:r w:rsidR="00A60F58">
          <w:t>API</w:t>
        </w:r>
      </w:ins>
      <w:ins w:id="39" w:author="RG" w:date="2021-02-16T08:37:00Z">
        <w:r w:rsidR="00144C71" w:rsidRPr="00140E21">
          <w:t xml:space="preserve"> during the PDU Session establishment</w:t>
        </w:r>
        <w:r w:rsidR="00144C71">
          <w:t>" in</w:t>
        </w:r>
        <w:r w:rsidR="00144C71">
          <w:rPr>
            <w:lang w:val="en-US" w:eastAsia="zh-CN"/>
          </w:rPr>
          <w:t xml:space="preserve"> TS 23.502 [</w:t>
        </w:r>
      </w:ins>
      <w:ins w:id="40" w:author="Ericsson_0301" w:date="2021-03-01T09:05:00Z">
        <w:r w:rsidR="00740000">
          <w:rPr>
            <w:lang w:val="en-US" w:eastAsia="zh-CN"/>
          </w:rPr>
          <w:t>3</w:t>
        </w:r>
      </w:ins>
      <w:ins w:id="41" w:author="RG" w:date="2021-02-16T08:37:00Z">
        <w:r w:rsidR="00144C71">
          <w:rPr>
            <w:lang w:val="en-US" w:eastAsia="zh-CN"/>
          </w:rPr>
          <w:t>]</w:t>
        </w:r>
      </w:ins>
      <w:ins w:id="42" w:author="RG" w:date="2021-02-16T08:31:00Z">
        <w:r w:rsidR="0004551A">
          <w:t xml:space="preserve"> </w:t>
        </w:r>
      </w:ins>
      <w:ins w:id="43" w:author="RG" w:date="2021-02-16T08:38:00Z">
        <w:r w:rsidR="004E06AB">
          <w:t xml:space="preserve">and in the </w:t>
        </w:r>
        <w:r w:rsidR="005B7FA9">
          <w:t>below figures and text</w:t>
        </w:r>
      </w:ins>
      <w:ins w:id="44" w:author="Ericsson_0325" w:date="2021-04-05T07:49:00Z">
        <w:r w:rsidR="00EE5341">
          <w:t>,</w:t>
        </w:r>
      </w:ins>
      <w:ins w:id="45" w:author="RG" w:date="2021-02-16T08:38:00Z">
        <w:r w:rsidR="005B7FA9">
          <w:t xml:space="preserve"> UUAA relevant information is added</w:t>
        </w:r>
      </w:ins>
      <w:ins w:id="46" w:author="RG" w:date="2021-02-16T08:31:00Z">
        <w:r w:rsidR="0004551A">
          <w:t xml:space="preserve">. </w:t>
        </w:r>
      </w:ins>
      <w:ins w:id="47" w:author="RG" w:date="2021-02-16T08:40:00Z">
        <w:r w:rsidR="00C7055B">
          <w:t>M</w:t>
        </w:r>
      </w:ins>
      <w:ins w:id="48" w:author="RG" w:date="2021-02-16T08:31:00Z">
        <w:r w:rsidR="0004551A">
          <w:t>essages and procedure step descriptions are taken from TS 23.</w:t>
        </w:r>
      </w:ins>
      <w:ins w:id="49" w:author="RG" w:date="2021-02-16T08:40:00Z">
        <w:r w:rsidR="000D2A81">
          <w:t>502</w:t>
        </w:r>
      </w:ins>
      <w:ins w:id="50" w:author="RG" w:date="2021-02-16T08:31:00Z">
        <w:r w:rsidR="0004551A">
          <w:t> [</w:t>
        </w:r>
      </w:ins>
      <w:ins w:id="51" w:author="Ericsson_0301" w:date="2021-03-01T09:05:00Z">
        <w:r w:rsidR="00740000">
          <w:t>3</w:t>
        </w:r>
      </w:ins>
      <w:ins w:id="52" w:author="RG" w:date="2021-02-16T08:31:00Z">
        <w:r w:rsidR="0004551A">
          <w:t xml:space="preserve">] for explanatory purposes only. These descriptions are in </w:t>
        </w:r>
        <w:r w:rsidR="0004551A">
          <w:rPr>
            <w:i/>
          </w:rPr>
          <w:t>italic text</w:t>
        </w:r>
        <w:r w:rsidR="0004551A">
          <w:t xml:space="preserve"> and shall not be modified by the </w:t>
        </w:r>
      </w:ins>
      <w:ins w:id="53" w:author="RG" w:date="2021-02-16T08:41:00Z">
        <w:r w:rsidR="00246AAA">
          <w:t>UUAA</w:t>
        </w:r>
      </w:ins>
      <w:ins w:id="54" w:author="RG" w:date="2021-02-16T08:31:00Z">
        <w:r w:rsidR="0004551A">
          <w:t xml:space="preserve"> procedures. It cannot be assumed that the messages and procedure step descriptions that are taken from TS 23.</w:t>
        </w:r>
      </w:ins>
      <w:ins w:id="55" w:author="RG" w:date="2021-02-16T08:41:00Z">
        <w:r w:rsidR="00682D80">
          <w:t>502</w:t>
        </w:r>
      </w:ins>
      <w:ins w:id="56" w:author="RG" w:date="2021-02-16T08:31:00Z">
        <w:r w:rsidR="0004551A">
          <w:t> [</w:t>
        </w:r>
      </w:ins>
      <w:ins w:id="57" w:author="Ericsson_0301" w:date="2021-03-01T09:06:00Z">
        <w:r w:rsidR="00740000">
          <w:t>3</w:t>
        </w:r>
      </w:ins>
      <w:ins w:id="58" w:author="RG" w:date="2021-02-16T08:31:00Z">
        <w:r w:rsidR="0004551A">
          <w:t>] will be updated when modifications or corrections are performed for TS 23.</w:t>
        </w:r>
      </w:ins>
      <w:ins w:id="59" w:author="RG" w:date="2021-02-16T08:41:00Z">
        <w:r w:rsidR="00682D80">
          <w:t>502</w:t>
        </w:r>
      </w:ins>
      <w:ins w:id="60" w:author="RG" w:date="2021-02-16T08:31:00Z">
        <w:r w:rsidR="0004551A">
          <w:t> [</w:t>
        </w:r>
      </w:ins>
      <w:ins w:id="61" w:author="Ericsson-S3" w:date="2021-03-01T07:46:00Z">
        <w:r w:rsidR="00925D2A">
          <w:t>3</w:t>
        </w:r>
      </w:ins>
      <w:ins w:id="62" w:author="RG" w:date="2021-02-16T08:31:00Z">
        <w:r w:rsidR="0004551A">
          <w:t>]. If there are any discrepancies for these messages and procedure step descriptions TS 23.</w:t>
        </w:r>
      </w:ins>
      <w:ins w:id="63" w:author="RG" w:date="2021-02-16T08:41:00Z">
        <w:r w:rsidR="00682D80">
          <w:t>502</w:t>
        </w:r>
      </w:ins>
      <w:ins w:id="64" w:author="RG" w:date="2021-02-16T08:31:00Z">
        <w:r w:rsidR="0004551A">
          <w:t> [</w:t>
        </w:r>
      </w:ins>
      <w:ins w:id="65" w:author="Ericsson_0301" w:date="2021-03-01T09:05:00Z">
        <w:r w:rsidR="00740000">
          <w:t>3</w:t>
        </w:r>
      </w:ins>
      <w:ins w:id="66" w:author="RG" w:date="2021-02-16T08:31:00Z">
        <w:r w:rsidR="0004551A">
          <w:t>] takes precedence.</w:t>
        </w:r>
      </w:ins>
    </w:p>
    <w:p w14:paraId="1F04A77C" w14:textId="6AD6C039" w:rsidR="005658D5" w:rsidRPr="00C809D7" w:rsidDel="006804A2" w:rsidRDefault="005658D5" w:rsidP="00D47724">
      <w:pPr>
        <w:rPr>
          <w:ins w:id="67" w:author="RG" w:date="2021-02-02T13:53:00Z"/>
          <w:del w:id="68" w:author="Nokia-6" w:date="2021-03-03T11:07:00Z"/>
        </w:rPr>
      </w:pPr>
    </w:p>
    <w:p w14:paraId="2EF929C5" w14:textId="77777777" w:rsidR="00752BC7" w:rsidRPr="00F004FD" w:rsidRDefault="00752BC7" w:rsidP="00EB2915">
      <w:pPr>
        <w:rPr>
          <w:ins w:id="69" w:author="RG" w:date="2021-02-02T13:46:00Z"/>
          <w:lang w:val="en-US"/>
        </w:rPr>
      </w:pPr>
    </w:p>
    <w:p w14:paraId="3AB7979B" w14:textId="09A14887" w:rsidR="000D6B59" w:rsidRPr="000D6B59" w:rsidRDefault="005A50C8" w:rsidP="00947CB5">
      <w:pPr>
        <w:pStyle w:val="Heading4"/>
      </w:pPr>
      <w:ins w:id="70" w:author="RG" w:date="2021-01-27T08:31:00Z">
        <w:r>
          <w:lastRenderedPageBreak/>
          <w:t>5.2.3.</w:t>
        </w:r>
      </w:ins>
      <w:ins w:id="71" w:author="RG" w:date="2021-02-02T13:50:00Z">
        <w:r w:rsidR="00F004FD">
          <w:t>2</w:t>
        </w:r>
        <w:r w:rsidR="00F004FD">
          <w:tab/>
        </w:r>
      </w:ins>
      <w:ins w:id="72" w:author="RG" w:date="2021-01-20T08:02:00Z">
        <w:r w:rsidR="00D43ED5" w:rsidRPr="002E270E">
          <w:t>USS UAV Authorization/Authentication (UUAA)</w:t>
        </w:r>
      </w:ins>
      <w:ins w:id="73" w:author="RG" w:date="2021-01-20T08:03:00Z">
        <w:r w:rsidR="00AF4268">
          <w:t xml:space="preserve"> </w:t>
        </w:r>
        <w:r w:rsidR="00062698">
          <w:t>during the</w:t>
        </w:r>
        <w:bookmarkEnd w:id="4"/>
        <w:bookmarkEnd w:id="5"/>
        <w:bookmarkEnd w:id="6"/>
        <w:bookmarkEnd w:id="7"/>
        <w:bookmarkEnd w:id="8"/>
        <w:bookmarkEnd w:id="9"/>
        <w:bookmarkEnd w:id="10"/>
        <w:r w:rsidR="00062698" w:rsidRPr="00D100AC">
          <w:t xml:space="preserve"> PDU Session Establishment</w:t>
        </w:r>
      </w:ins>
      <w:ins w:id="74" w:author="PG" w:date="2021-04-06T11:29:00Z">
        <w:r w:rsidR="00C06920">
          <w:t xml:space="preserve"> for 5GS</w:t>
        </w:r>
      </w:ins>
    </w:p>
    <w:p w14:paraId="1AC32095" w14:textId="03CA925E" w:rsidR="00C65506" w:rsidRDefault="00FE5365" w:rsidP="005026C7">
      <w:pPr>
        <w:rPr>
          <w:ins w:id="75" w:author="RG" w:date="2021-02-16T07:23:00Z"/>
          <w:rFonts w:eastAsia="MS Mincho"/>
        </w:rPr>
      </w:pPr>
      <w:ins w:id="76" w:author="RG" w:date="2021-01-20T08:04:00Z">
        <w:r>
          <w:rPr>
            <w:rFonts w:eastAsia="MS Mincho"/>
          </w:rPr>
          <w:t xml:space="preserve">The </w:t>
        </w:r>
        <w:r w:rsidRPr="00FE5365">
          <w:rPr>
            <w:rFonts w:eastAsia="MS Mincho"/>
          </w:rPr>
          <w:t>USS UAV Authorization/Authentication (UUAA)</w:t>
        </w:r>
      </w:ins>
      <w:ins w:id="77" w:author="RG" w:date="2021-01-20T08:05:00Z">
        <w:r>
          <w:rPr>
            <w:rFonts w:eastAsia="MS Mincho"/>
          </w:rPr>
          <w:t xml:space="preserve"> is triggered by the SMF</w:t>
        </w:r>
        <w:r w:rsidR="00CC1894">
          <w:rPr>
            <w:rFonts w:eastAsia="MS Mincho"/>
          </w:rPr>
          <w:t xml:space="preserve"> during the PDU Session Establishment</w:t>
        </w:r>
        <w:r w:rsidR="00941649">
          <w:rPr>
            <w:rFonts w:eastAsia="MS Mincho"/>
          </w:rPr>
          <w:t xml:space="preserve">, specified in </w:t>
        </w:r>
      </w:ins>
      <w:ins w:id="78" w:author="RG" w:date="2021-01-20T08:06:00Z">
        <w:r w:rsidR="00941649">
          <w:rPr>
            <w:rFonts w:eastAsia="MS Mincho"/>
          </w:rPr>
          <w:t>TS23.502</w:t>
        </w:r>
        <w:r w:rsidR="00C64E60">
          <w:rPr>
            <w:rFonts w:eastAsia="MS Mincho"/>
          </w:rPr>
          <w:t xml:space="preserve"> [</w:t>
        </w:r>
      </w:ins>
      <w:ins w:id="79" w:author="Ericsson_0301" w:date="2021-03-01T09:06:00Z">
        <w:r w:rsidR="00117732">
          <w:rPr>
            <w:rFonts w:eastAsia="MS Mincho"/>
          </w:rPr>
          <w:t>3</w:t>
        </w:r>
      </w:ins>
      <w:ins w:id="80" w:author="RG" w:date="2021-01-20T08:06:00Z">
        <w:r w:rsidR="00C64E60">
          <w:rPr>
            <w:rFonts w:eastAsia="MS Mincho"/>
          </w:rPr>
          <w:t>], clause 4.3.2.2.</w:t>
        </w:r>
      </w:ins>
      <w:ins w:id="81" w:author="RG" w:date="2021-01-20T08:07:00Z">
        <w:r w:rsidR="00C64E60">
          <w:rPr>
            <w:rFonts w:eastAsia="MS Mincho"/>
          </w:rPr>
          <w:t xml:space="preserve"> The </w:t>
        </w:r>
        <w:r w:rsidR="009F2653">
          <w:rPr>
            <w:rFonts w:eastAsia="MS Mincho"/>
          </w:rPr>
          <w:t xml:space="preserve">UUAA is triggered by the SMF </w:t>
        </w:r>
      </w:ins>
      <w:ins w:id="82" w:author="Nokia-6" w:date="2021-03-03T11:20:00Z">
        <w:r w:rsidR="008E1B3D">
          <w:rPr>
            <w:rFonts w:eastAsia="MS Mincho"/>
          </w:rPr>
          <w:t xml:space="preserve">based on </w:t>
        </w:r>
      </w:ins>
      <w:ins w:id="83" w:author="Nokia-6" w:date="2021-03-03T11:21:00Z">
        <w:r w:rsidR="008E1B3D" w:rsidRPr="000F4B8F">
          <w:rPr>
            <w:rFonts w:eastAsia="MS Mincho"/>
          </w:rPr>
          <w:t>the</w:t>
        </w:r>
      </w:ins>
      <w:ins w:id="84" w:author="IDCC_r08" w:date="2021-03-04T15:02:00Z">
        <w:r w:rsidR="001D7EA0" w:rsidRPr="000F4B8F">
          <w:rPr>
            <w:rFonts w:eastAsia="MS Mincho"/>
          </w:rPr>
          <w:t xml:space="preserve"> </w:t>
        </w:r>
      </w:ins>
      <w:ins w:id="85" w:author="Nokia-6" w:date="2021-03-03T11:21:00Z">
        <w:r w:rsidR="008E1B3D" w:rsidRPr="000F4B8F">
          <w:rPr>
            <w:rFonts w:eastAsia="MS Mincho"/>
          </w:rPr>
          <w:t>SM subscription data</w:t>
        </w:r>
      </w:ins>
      <w:ins w:id="86" w:author="Ericsson-S3" w:date="2021-03-05T07:49:00Z">
        <w:r w:rsidR="003A0022">
          <w:rPr>
            <w:rFonts w:eastAsia="MS Mincho"/>
          </w:rPr>
          <w:t xml:space="preserve"> </w:t>
        </w:r>
      </w:ins>
      <w:ins w:id="87" w:author="Nokia-6" w:date="2021-03-03T11:21:00Z">
        <w:r w:rsidR="008E1B3D">
          <w:rPr>
            <w:rFonts w:eastAsia="MS Mincho"/>
          </w:rPr>
          <w:t xml:space="preserve">obtained from UDM, </w:t>
        </w:r>
      </w:ins>
      <w:ins w:id="88" w:author="RG" w:date="2021-01-20T08:07:00Z">
        <w:r w:rsidR="009F2653">
          <w:rPr>
            <w:rFonts w:eastAsia="MS Mincho"/>
          </w:rPr>
          <w:t>if</w:t>
        </w:r>
      </w:ins>
      <w:ins w:id="89" w:author="IDCC_r03" w:date="2021-03-01T09:26:00Z">
        <w:r w:rsidR="00A60F58">
          <w:rPr>
            <w:rFonts w:eastAsia="MS Mincho"/>
          </w:rPr>
          <w:t xml:space="preserve"> the UE provides the CAA-level UAV ID</w:t>
        </w:r>
      </w:ins>
      <w:ins w:id="90" w:author="IDCC_r03" w:date="2021-03-01T09:27:00Z">
        <w:r w:rsidR="00A60F58">
          <w:rPr>
            <w:rFonts w:eastAsia="MS Mincho"/>
          </w:rPr>
          <w:t xml:space="preserve"> in the PDU Session establishment request</w:t>
        </w:r>
      </w:ins>
      <w:ins w:id="91" w:author="IDCC_r03" w:date="2021-03-01T09:26:00Z">
        <w:r w:rsidR="00A60F58">
          <w:rPr>
            <w:rFonts w:eastAsia="MS Mincho"/>
          </w:rPr>
          <w:t xml:space="preserve">. </w:t>
        </w:r>
        <w:r w:rsidR="00A60F58">
          <w:rPr>
            <w:rFonts w:eastAsia="Times New Roman"/>
            <w:lang w:eastAsia="zh-CN"/>
          </w:rPr>
          <w:t xml:space="preserve"> </w:t>
        </w:r>
      </w:ins>
      <w:ins w:id="92" w:author="RG" w:date="2021-01-20T08:09:00Z">
        <w:r w:rsidR="00880505">
          <w:rPr>
            <w:rFonts w:eastAsia="Times New Roman"/>
            <w:lang w:eastAsia="zh-CN"/>
          </w:rPr>
          <w:t xml:space="preserve"> </w:t>
        </w:r>
      </w:ins>
      <w:ins w:id="93" w:author="RG" w:date="2021-01-20T08:08:00Z">
        <w:r w:rsidR="00504720">
          <w:rPr>
            <w:rFonts w:eastAsia="MS Mincho"/>
          </w:rPr>
          <w:t xml:space="preserve"> </w:t>
        </w:r>
      </w:ins>
      <w:ins w:id="94" w:author="RG" w:date="2021-01-20T08:07:00Z">
        <w:r w:rsidR="009F2653">
          <w:rPr>
            <w:rFonts w:eastAsia="MS Mincho"/>
          </w:rPr>
          <w:t xml:space="preserve"> </w:t>
        </w:r>
      </w:ins>
    </w:p>
    <w:p w14:paraId="41B7F367" w14:textId="4EDF6937" w:rsidR="00FD7042" w:rsidRDefault="00FD7042" w:rsidP="00E61FE5">
      <w:pPr>
        <w:keepLines/>
        <w:spacing w:after="240"/>
        <w:rPr>
          <w:ins w:id="95" w:author="Ericsson_0303" w:date="2021-03-03T14:10:00Z"/>
        </w:rPr>
      </w:pPr>
    </w:p>
    <w:p w14:paraId="49917ACC" w14:textId="665DB89D" w:rsidR="0052756E" w:rsidRDefault="00C06920" w:rsidP="000D6B59">
      <w:pPr>
        <w:keepLines/>
        <w:spacing w:after="240"/>
        <w:jc w:val="center"/>
        <w:rPr>
          <w:rFonts w:ascii="Arial" w:eastAsia="Times New Roman" w:hAnsi="Arial"/>
          <w:b/>
        </w:rPr>
      </w:pPr>
      <w:ins w:id="96" w:author="PG" w:date="2021-04-06T11:28:00Z">
        <w:r w:rsidRPr="00C06920">
          <w:t xml:space="preserve"> </w:t>
        </w:r>
      </w:ins>
      <w:ins w:id="97" w:author="PG" w:date="2021-04-06T11:28:00Z">
        <w:r>
          <w:object w:dxaOrig="10581" w:dyaOrig="8681" w14:anchorId="54A38D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1.45pt;height:395.05pt" o:ole="">
              <v:imagedata r:id="rId11" o:title=""/>
            </v:shape>
            <o:OLEObject Type="Embed" ProgID="Visio.Drawing.15" ShapeID="_x0000_i1026" DrawAspect="Content" ObjectID="_1679207989" r:id="rId12"/>
          </w:object>
        </w:r>
      </w:ins>
    </w:p>
    <w:p w14:paraId="55C212D8" w14:textId="2F44BE2C" w:rsidR="000D6B59" w:rsidRDefault="00D86856" w:rsidP="008D4FEB">
      <w:pPr>
        <w:pStyle w:val="TF"/>
        <w:rPr>
          <w:ins w:id="98" w:author="RG" w:date="2021-01-20T08:58:00Z"/>
        </w:rPr>
      </w:pPr>
      <w:ins w:id="99" w:author="RG" w:date="2021-01-20T08:57:00Z">
        <w:r>
          <w:t>Figure</w:t>
        </w:r>
        <w:r w:rsidR="00F1749A">
          <w:t xml:space="preserve"> </w:t>
        </w:r>
      </w:ins>
      <w:ins w:id="100" w:author="Unknown" w:date="2021-01-27T08:27:00Z">
        <w:r w:rsidR="707E6F68">
          <w:t>5</w:t>
        </w:r>
      </w:ins>
      <w:ins w:id="101" w:author="RG" w:date="2021-01-27T16:02:00Z">
        <w:r w:rsidR="005A2E35">
          <w:t>.</w:t>
        </w:r>
      </w:ins>
      <w:ins w:id="102" w:author="Unknown" w:date="2021-01-27T08:27:00Z">
        <w:r w:rsidR="707E6F68">
          <w:t>2</w:t>
        </w:r>
      </w:ins>
      <w:ins w:id="103" w:author="RG" w:date="2021-01-27T16:02:00Z">
        <w:r w:rsidR="00865ACE">
          <w:t>.</w:t>
        </w:r>
      </w:ins>
      <w:ins w:id="104" w:author="Unknown" w:date="2021-01-27T08:27:00Z">
        <w:r w:rsidR="707E6F68">
          <w:t>3</w:t>
        </w:r>
      </w:ins>
      <w:ins w:id="105" w:author="RG" w:date="2021-01-27T16:02:00Z">
        <w:r w:rsidR="00865ACE">
          <w:t>.</w:t>
        </w:r>
      </w:ins>
      <w:ins w:id="106" w:author="RG" w:date="2021-02-02T13:53:00Z">
        <w:r w:rsidR="00752BC7">
          <w:t>2</w:t>
        </w:r>
      </w:ins>
      <w:ins w:id="107" w:author="Unknown" w:date="2021-01-27T08:27:00Z">
        <w:r w:rsidR="707E6F68">
          <w:t xml:space="preserve"> </w:t>
        </w:r>
      </w:ins>
      <w:ins w:id="108" w:author="RG" w:date="2021-01-20T08:57:00Z">
        <w:r w:rsidR="00F1749A">
          <w:t>-1: UUAA during PDU Session Es</w:t>
        </w:r>
      </w:ins>
      <w:ins w:id="109" w:author="RG" w:date="2021-01-20T08:58:00Z">
        <w:r w:rsidR="00F1749A">
          <w:t>tablishment</w:t>
        </w:r>
      </w:ins>
    </w:p>
    <w:p w14:paraId="5D1D3E59" w14:textId="1F26CF70" w:rsidR="00927D65" w:rsidRDefault="00AB4F73" w:rsidP="00B85931">
      <w:pPr>
        <w:pStyle w:val="EditorsNote"/>
        <w:rPr>
          <w:ins w:id="110" w:author="RG" w:date="2021-02-16T10:43:00Z"/>
        </w:rPr>
      </w:pPr>
      <w:ins w:id="111" w:author="RG" w:date="2021-02-17T07:05:00Z">
        <w:r>
          <w:t xml:space="preserve"> </w:t>
        </w:r>
      </w:ins>
      <w:ins w:id="112" w:author="RG" w:date="2021-02-17T07:04:00Z">
        <w:r>
          <w:t xml:space="preserve"> </w:t>
        </w:r>
      </w:ins>
    </w:p>
    <w:p w14:paraId="647975D7" w14:textId="7A3789F8" w:rsidR="00B57391" w:rsidRDefault="00B57391" w:rsidP="00B57391">
      <w:pPr>
        <w:rPr>
          <w:ins w:id="113" w:author="RG" w:date="2021-01-20T09:00:00Z"/>
        </w:rPr>
      </w:pPr>
      <w:ins w:id="114" w:author="RG" w:date="2021-01-20T08:58:00Z">
        <w:r>
          <w:t>The procedure assumes that the UE/UAV</w:t>
        </w:r>
      </w:ins>
      <w:ins w:id="115" w:author="RG" w:date="2021-01-20T08:59:00Z">
        <w:r>
          <w:t xml:space="preserve"> has already registered on the </w:t>
        </w:r>
      </w:ins>
      <w:ins w:id="116" w:author="RG" w:date="2021-01-20T09:00:00Z">
        <w:r w:rsidR="007333C7">
          <w:t>AMF</w:t>
        </w:r>
        <w:r w:rsidR="00193BA6">
          <w:t>.</w:t>
        </w:r>
      </w:ins>
    </w:p>
    <w:p w14:paraId="390A85E7" w14:textId="63BFC7B5" w:rsidR="00202E19" w:rsidRDefault="00193BA6" w:rsidP="00202E19">
      <w:pPr>
        <w:pStyle w:val="B1"/>
        <w:numPr>
          <w:ilvl w:val="0"/>
          <w:numId w:val="46"/>
        </w:numPr>
      </w:pPr>
      <w:ins w:id="117" w:author="RG" w:date="2021-01-20T09:00:00Z">
        <w:r>
          <w:t xml:space="preserve">Steps 1 - </w:t>
        </w:r>
      </w:ins>
      <w:ins w:id="118" w:author="Ericsson_0301" w:date="2021-03-01T09:07:00Z">
        <w:r w:rsidR="00FD7042">
          <w:t>5</w:t>
        </w:r>
      </w:ins>
      <w:ins w:id="119" w:author="RG" w:date="2021-01-20T09:01:00Z">
        <w:r w:rsidR="00440A94">
          <w:t xml:space="preserve"> as in </w:t>
        </w:r>
      </w:ins>
      <w:ins w:id="120" w:author="RG" w:date="2021-02-08T10:55:00Z">
        <w:r w:rsidR="005563E6">
          <w:t xml:space="preserve">3GPP </w:t>
        </w:r>
      </w:ins>
      <w:ins w:id="121" w:author="RG" w:date="2021-01-20T09:01:00Z">
        <w:r w:rsidR="00440A94">
          <w:t>TS23.502</w:t>
        </w:r>
      </w:ins>
      <w:ins w:id="122" w:author="RG" w:date="2021-02-03T06:39:00Z">
        <w:r w:rsidR="00237C26">
          <w:t>[</w:t>
        </w:r>
      </w:ins>
      <w:ins w:id="123" w:author="Ericsson_0301" w:date="2021-03-01T09:07:00Z">
        <w:r w:rsidR="00FD7042">
          <w:t>3</w:t>
        </w:r>
      </w:ins>
      <w:ins w:id="124" w:author="RG" w:date="2021-02-03T06:39:00Z">
        <w:r w:rsidR="00237C26">
          <w:t>]</w:t>
        </w:r>
      </w:ins>
      <w:ins w:id="125" w:author="RG" w:date="2021-01-20T09:01:00Z">
        <w:r w:rsidR="00440A94">
          <w:t xml:space="preserve"> figure 4.3.2.2.1-1.</w:t>
        </w:r>
      </w:ins>
    </w:p>
    <w:p w14:paraId="3FB4DE4A" w14:textId="27EFE3FF" w:rsidR="00193BA6" w:rsidRDefault="005B3CF6" w:rsidP="00202E19">
      <w:pPr>
        <w:pStyle w:val="B1"/>
        <w:ind w:left="284" w:firstLine="0"/>
        <w:rPr>
          <w:ins w:id="126" w:author="Lenovo r06" w:date="2021-03-03T11:34:00Z"/>
        </w:rPr>
      </w:pPr>
      <w:ins w:id="127" w:author="RG" w:date="2021-01-20T09:02:00Z">
        <w:r>
          <w:rPr>
            <w:rFonts w:eastAsia="Malgun Gothic"/>
            <w:lang w:val="en-IN"/>
          </w:rPr>
          <w:t xml:space="preserve">The UAV </w:t>
        </w:r>
        <w:r w:rsidRPr="00847DD6">
          <w:rPr>
            <w:rFonts w:eastAsia="Malgun Gothic"/>
            <w:lang w:val="en-IN"/>
          </w:rPr>
          <w:t>includ</w:t>
        </w:r>
      </w:ins>
      <w:ins w:id="128" w:author="RG" w:date="2021-01-20T09:03:00Z">
        <w:r w:rsidR="00E37D37">
          <w:rPr>
            <w:rFonts w:eastAsia="Malgun Gothic"/>
            <w:lang w:val="en-IN"/>
          </w:rPr>
          <w:t xml:space="preserve">es </w:t>
        </w:r>
      </w:ins>
      <w:ins w:id="129" w:author="RG" w:date="2021-01-20T09:02:00Z">
        <w:r w:rsidRPr="00847DD6">
          <w:rPr>
            <w:rFonts w:eastAsia="Malgun Gothic"/>
            <w:lang w:val="en-IN"/>
          </w:rPr>
          <w:t>the CAA-Level UAV ID</w:t>
        </w:r>
      </w:ins>
      <w:ins w:id="130" w:author="Ericsson_0324" w:date="2021-03-24T11:09:00Z">
        <w:r w:rsidR="002D4569">
          <w:rPr>
            <w:rFonts w:eastAsia="Malgun Gothic"/>
            <w:lang w:val="en-IN"/>
          </w:rPr>
          <w:t xml:space="preserve"> </w:t>
        </w:r>
        <w:bookmarkStart w:id="131" w:name="_Hlk67478928"/>
        <w:r w:rsidR="002D4569">
          <w:rPr>
            <w:rFonts w:eastAsia="Malgun Gothic"/>
            <w:lang w:val="en-IN"/>
          </w:rPr>
          <w:t xml:space="preserve">and </w:t>
        </w:r>
      </w:ins>
      <w:ins w:id="132" w:author="QC-01" w:date="2021-04-02T11:09:00Z">
        <w:r w:rsidR="00845F00">
          <w:rPr>
            <w:rFonts w:eastAsia="Malgun Gothic"/>
            <w:lang w:val="en-IN"/>
          </w:rPr>
          <w:t xml:space="preserve">may include the USS address and a </w:t>
        </w:r>
      </w:ins>
      <w:ins w:id="133" w:author="Ericsson_0324" w:date="2021-03-24T11:09:00Z">
        <w:r w:rsidR="002D4569">
          <w:rPr>
            <w:rFonts w:eastAsia="Malgun Gothic"/>
            <w:lang w:val="en-IN"/>
          </w:rPr>
          <w:t>UUAA Aviation Payloa</w:t>
        </w:r>
        <w:r w:rsidR="00155B38">
          <w:rPr>
            <w:rFonts w:eastAsia="Malgun Gothic"/>
            <w:lang w:val="en-IN"/>
          </w:rPr>
          <w:t>d</w:t>
        </w:r>
      </w:ins>
      <w:ins w:id="134" w:author="Ericsson_0324" w:date="2021-03-24T11:10:00Z">
        <w:r w:rsidR="00155B38">
          <w:rPr>
            <w:rFonts w:eastAsia="Malgun Gothic"/>
            <w:lang w:val="en-IN"/>
          </w:rPr>
          <w:t>,</w:t>
        </w:r>
      </w:ins>
      <w:ins w:id="135" w:author="RG" w:date="2021-01-20T09:02:00Z">
        <w:r>
          <w:rPr>
            <w:rFonts w:eastAsia="Malgun Gothic"/>
            <w:lang w:val="en-IN"/>
          </w:rPr>
          <w:t xml:space="preserve"> </w:t>
        </w:r>
        <w:bookmarkEnd w:id="131"/>
        <w:r>
          <w:rPr>
            <w:rFonts w:eastAsia="Malgun Gothic"/>
            <w:lang w:val="en-IN"/>
          </w:rPr>
          <w:t>etc.</w:t>
        </w:r>
        <w:r w:rsidRPr="00847DD6">
          <w:rPr>
            <w:rFonts w:eastAsia="Malgun Gothic"/>
            <w:lang w:val="en-IN"/>
          </w:rPr>
          <w:t xml:space="preserve"> </w:t>
        </w:r>
      </w:ins>
      <w:ins w:id="136" w:author="Ericsson_0302" w:date="2021-03-02T18:09:00Z">
        <w:r w:rsidR="006235FA">
          <w:t xml:space="preserve">in </w:t>
        </w:r>
      </w:ins>
      <w:ins w:id="137" w:author="Ericsson_0324" w:date="2021-03-25T07:13:00Z">
        <w:r w:rsidR="005A1A3F">
          <w:rPr>
            <w:highlight w:val="yellow"/>
          </w:rPr>
          <w:t>a</w:t>
        </w:r>
      </w:ins>
      <w:ins w:id="138" w:author="Ericsson_0325" w:date="2021-04-05T07:42:00Z">
        <w:r w:rsidR="00A9435A">
          <w:rPr>
            <w:highlight w:val="yellow"/>
          </w:rPr>
          <w:t xml:space="preserve"> </w:t>
        </w:r>
      </w:ins>
      <w:ins w:id="139" w:author="Ericsson_0324" w:date="2021-03-25T07:13:00Z">
        <w:r w:rsidR="005A1A3F">
          <w:rPr>
            <w:highlight w:val="yellow"/>
          </w:rPr>
          <w:t>c</w:t>
        </w:r>
      </w:ins>
      <w:ins w:id="140" w:author="RG" w:date="2021-01-27T15:50:00Z">
        <w:r w:rsidR="007834D4" w:rsidRPr="00947CB5">
          <w:rPr>
            <w:highlight w:val="yellow"/>
          </w:rPr>
          <w:t>ontainer</w:t>
        </w:r>
        <w:r w:rsidR="007834D4">
          <w:t xml:space="preserve"> provided by the UE in the PDU Session Establishment request</w:t>
        </w:r>
      </w:ins>
      <w:ins w:id="141" w:author="Ericsson_0324" w:date="2021-03-24T11:11:00Z">
        <w:r w:rsidR="0015706D">
          <w:t>.</w:t>
        </w:r>
      </w:ins>
      <w:ins w:id="142" w:author="RG" w:date="2021-02-02T14:21:00Z">
        <w:r w:rsidR="00BE68DF">
          <w:t xml:space="preserve"> </w:t>
        </w:r>
      </w:ins>
    </w:p>
    <w:p w14:paraId="0912F40C" w14:textId="5642CCF6" w:rsidR="00056D5E" w:rsidRDefault="00817114" w:rsidP="00817114">
      <w:pPr>
        <w:pStyle w:val="NO"/>
        <w:rPr>
          <w:ins w:id="143" w:author="RG" w:date="2021-01-20T09:04:00Z"/>
        </w:rPr>
      </w:pPr>
      <w:bookmarkStart w:id="144" w:name="_Hlk67487642"/>
      <w:ins w:id="145" w:author="Ericsson_0325" w:date="2021-03-30T17:10:00Z">
        <w:r w:rsidRPr="00817114">
          <w:t>NOTE 1</w:t>
        </w:r>
      </w:ins>
      <w:ins w:id="146" w:author="Lenovo r06" w:date="2021-03-03T11:34:00Z">
        <w:r w:rsidR="00056D5E" w:rsidRPr="00817114">
          <w:t xml:space="preserve">: </w:t>
        </w:r>
      </w:ins>
      <w:ins w:id="147" w:author="Ericsson_0324" w:date="2021-03-25T07:15:00Z">
        <w:r w:rsidR="00314909" w:rsidRPr="00817114">
          <w:t xml:space="preserve">The definition of the </w:t>
        </w:r>
        <w:proofErr w:type="spellStart"/>
        <w:r w:rsidR="00314909" w:rsidRPr="00817114">
          <w:t>contanier</w:t>
        </w:r>
        <w:proofErr w:type="spellEnd"/>
        <w:r w:rsidR="00314909" w:rsidRPr="00817114">
          <w:t xml:space="preserve"> is </w:t>
        </w:r>
      </w:ins>
      <w:ins w:id="148" w:author="Ericsson_0324" w:date="2021-03-25T07:16:00Z">
        <w:r w:rsidR="005A3DEE" w:rsidRPr="00817114">
          <w:t>for</w:t>
        </w:r>
      </w:ins>
      <w:ins w:id="149" w:author="Ericsson_0324" w:date="2021-03-25T07:15:00Z">
        <w:r w:rsidR="00314909" w:rsidRPr="00817114">
          <w:t xml:space="preserve"> stage 3</w:t>
        </w:r>
      </w:ins>
      <w:ins w:id="150" w:author="Ericsson_0324" w:date="2021-03-25T07:16:00Z">
        <w:r w:rsidR="005A3DEE" w:rsidRPr="00817114">
          <w:t xml:space="preserve"> to </w:t>
        </w:r>
      </w:ins>
      <w:ins w:id="151" w:author="Ericsson_0325" w:date="2021-03-25T08:24:00Z">
        <w:r w:rsidR="00EB054D" w:rsidRPr="00817114">
          <w:t>specify</w:t>
        </w:r>
      </w:ins>
      <w:ins w:id="152" w:author="Ericsson-S3" w:date="2021-03-03T09:43:00Z">
        <w:r w:rsidR="004312F8" w:rsidRPr="00817114">
          <w:t>.</w:t>
        </w:r>
      </w:ins>
    </w:p>
    <w:bookmarkEnd w:id="144"/>
    <w:p w14:paraId="7BB89CB5" w14:textId="5325A572" w:rsidR="00092A67" w:rsidRPr="00E50922" w:rsidRDefault="00E22F84" w:rsidP="00845F00">
      <w:pPr>
        <w:pStyle w:val="B1"/>
        <w:rPr>
          <w:ins w:id="153" w:author="Ericsson_0302" w:date="2021-03-02T17:45:00Z"/>
        </w:rPr>
      </w:pPr>
      <w:ins w:id="154" w:author="RG" w:date="2021-01-20T09:05:00Z">
        <w:r>
          <w:t>1.</w:t>
        </w:r>
        <w:r>
          <w:tab/>
        </w:r>
      </w:ins>
      <w:ins w:id="155" w:author="RG" w:date="2021-02-08T10:54:00Z">
        <w:r w:rsidR="00721D5A">
          <w:t xml:space="preserve">This is </w:t>
        </w:r>
        <w:r w:rsidR="00E4267C">
          <w:t xml:space="preserve">step 1 to 3 in 3GPP TS </w:t>
        </w:r>
        <w:r w:rsidR="005563E6">
          <w:t>23.502</w:t>
        </w:r>
      </w:ins>
      <w:ins w:id="156" w:author="RG" w:date="2021-02-08T10:55:00Z">
        <w:r w:rsidR="005563E6">
          <w:t xml:space="preserve"> [</w:t>
        </w:r>
      </w:ins>
      <w:ins w:id="157" w:author="Ericsson-S3" w:date="2021-03-01T07:45:00Z">
        <w:r w:rsidR="00925D2A">
          <w:t>3</w:t>
        </w:r>
      </w:ins>
      <w:ins w:id="158" w:author="RG" w:date="2021-02-08T10:55:00Z">
        <w:r w:rsidR="005563E6">
          <w:t xml:space="preserve">] clause </w:t>
        </w:r>
      </w:ins>
      <w:ins w:id="159" w:author="RG" w:date="2021-02-08T10:53:00Z">
        <w:r w:rsidR="00721D5A" w:rsidRPr="00721D5A">
          <w:t>4.3.2.x</w:t>
        </w:r>
        <w:r w:rsidR="00721D5A" w:rsidRPr="00721D5A">
          <w:tab/>
          <w:t xml:space="preserve">Secondary authorization/authentication using </w:t>
        </w:r>
      </w:ins>
      <w:ins w:id="160" w:author="Ericsson-S3" w:date="2021-03-03T09:43:00Z">
        <w:r w:rsidR="004312F8">
          <w:t>API</w:t>
        </w:r>
      </w:ins>
      <w:ins w:id="161" w:author="RG" w:date="2021-02-08T10:53:00Z">
        <w:r w:rsidR="00721D5A" w:rsidRPr="00721D5A">
          <w:t xml:space="preserve"> during the PDU Session establishment</w:t>
        </w:r>
      </w:ins>
      <w:ins w:id="162" w:author="RG" w:date="2021-02-16T07:50:00Z">
        <w:r w:rsidR="00D06B83">
          <w:t>.</w:t>
        </w:r>
      </w:ins>
      <w:ins w:id="163" w:author="RG" w:date="2021-02-16T07:52:00Z">
        <w:r w:rsidR="003D4078">
          <w:br/>
        </w:r>
        <w:r w:rsidR="003D4078">
          <w:br/>
        </w:r>
      </w:ins>
      <w:ins w:id="164" w:author="RG" w:date="2021-02-16T07:53:00Z">
        <w:r w:rsidR="00F33670" w:rsidRPr="00372F42">
          <w:rPr>
            <w:i/>
            <w:iCs/>
          </w:rPr>
          <w:t xml:space="preserve">The SMF invokes </w:t>
        </w:r>
        <w:proofErr w:type="spellStart"/>
        <w:r w:rsidR="00F33670" w:rsidRPr="0047788E">
          <w:rPr>
            <w:i/>
            <w:iCs/>
            <w:highlight w:val="yellow"/>
          </w:rPr>
          <w:t>Nnef_Auth_Request</w:t>
        </w:r>
        <w:proofErr w:type="spellEnd"/>
        <w:r w:rsidR="00F33670" w:rsidRPr="00372F42">
          <w:rPr>
            <w:i/>
            <w:iCs/>
          </w:rPr>
          <w:t xml:space="preserve">, including the DN specific identity, </w:t>
        </w:r>
        <w:r w:rsidR="00F33670" w:rsidRPr="00372F42">
          <w:rPr>
            <w:rFonts w:eastAsia="Malgun Gothic"/>
            <w:i/>
            <w:iCs/>
            <w:lang w:val="en-IN"/>
          </w:rPr>
          <w:t xml:space="preserve">external authenticating server address </w:t>
        </w:r>
        <w:r w:rsidR="00F33670" w:rsidRPr="00372F42">
          <w:rPr>
            <w:rFonts w:eastAsia="Malgun Gothic"/>
            <w:i/>
            <w:iCs/>
            <w:lang w:val="en-IN"/>
          </w:rPr>
          <w:lastRenderedPageBreak/>
          <w:t>if it was provided by the UE</w:t>
        </w:r>
        <w:r w:rsidR="00F33670" w:rsidRPr="00372F42">
          <w:rPr>
            <w:i/>
            <w:iCs/>
          </w:rPr>
          <w:t>, GPSI, PEI if available and UE IP Address.</w:t>
        </w:r>
      </w:ins>
      <w:ins w:id="165" w:author="RG" w:date="2021-02-16T07:52:00Z">
        <w:r w:rsidR="003D4078">
          <w:br/>
        </w:r>
      </w:ins>
      <w:ins w:id="166" w:author="RG" w:date="2021-02-16T07:53:00Z">
        <w:r w:rsidR="00F33670">
          <w:br/>
        </w:r>
      </w:ins>
      <w:ins w:id="167" w:author="RG" w:date="2021-02-16T07:54:00Z">
        <w:r w:rsidR="00EF0D4C">
          <w:t>In addition to above</w:t>
        </w:r>
      </w:ins>
      <w:ins w:id="168" w:author="RG" w:date="2021-02-16T07:55:00Z">
        <w:r w:rsidR="00D84FD6">
          <w:t xml:space="preserve"> </w:t>
        </w:r>
      </w:ins>
      <w:ins w:id="169" w:author="RG" w:date="2021-02-16T08:09:00Z">
        <w:r w:rsidR="009F7341">
          <w:t>parameters</w:t>
        </w:r>
      </w:ins>
      <w:ins w:id="170" w:author="RG" w:date="2021-02-16T07:56:00Z">
        <w:r w:rsidR="007C5CA8">
          <w:t xml:space="preserve"> </w:t>
        </w:r>
      </w:ins>
      <w:ins w:id="171" w:author="Lenovo r01" w:date="2021-02-26T12:29:00Z">
        <w:r w:rsidR="00FE3868">
          <w:t xml:space="preserve">the </w:t>
        </w:r>
      </w:ins>
      <w:ins w:id="172" w:author="RG" w:date="2021-01-20T09:06:00Z">
        <w:r w:rsidR="00FF7DBF">
          <w:t xml:space="preserve">CAA-level UAV ID, </w:t>
        </w:r>
        <w:r w:rsidR="00FF7DBF" w:rsidRPr="000F3575">
          <w:rPr>
            <w:rFonts w:eastAsia="Malgun Gothic"/>
            <w:lang w:val="en-IN"/>
          </w:rPr>
          <w:t>USS address</w:t>
        </w:r>
      </w:ins>
      <w:ins w:id="173" w:author="Ericsson_0324" w:date="2021-03-24T11:14:00Z">
        <w:r w:rsidR="0045162D" w:rsidRPr="0045162D">
          <w:rPr>
            <w:rFonts w:eastAsia="Malgun Gothic"/>
            <w:lang w:val="en-IN"/>
          </w:rPr>
          <w:t xml:space="preserve"> </w:t>
        </w:r>
        <w:r w:rsidR="0045162D">
          <w:rPr>
            <w:rFonts w:eastAsia="Malgun Gothic"/>
            <w:lang w:val="en-IN"/>
          </w:rPr>
          <w:t xml:space="preserve">and UUAA Aviation Payload, </w:t>
        </w:r>
      </w:ins>
      <w:ins w:id="174" w:author="RG" w:date="2021-01-20T09:06:00Z">
        <w:r w:rsidR="00FF7DBF">
          <w:t>etc</w:t>
        </w:r>
      </w:ins>
      <w:ins w:id="175" w:author="Nokia-6" w:date="2021-03-05T11:10:00Z">
        <w:r w:rsidR="00836034">
          <w:t>.</w:t>
        </w:r>
      </w:ins>
      <w:ins w:id="176" w:author="RG" w:date="2021-02-16T07:56:00Z">
        <w:r w:rsidR="00466B69">
          <w:t xml:space="preserve"> are</w:t>
        </w:r>
      </w:ins>
      <w:ins w:id="177" w:author="RG" w:date="2021-02-16T07:57:00Z">
        <w:r w:rsidR="00466B69">
          <w:t xml:space="preserve"> included in the </w:t>
        </w:r>
        <w:proofErr w:type="spellStart"/>
        <w:r w:rsidR="00466B69" w:rsidRPr="0047788E">
          <w:rPr>
            <w:highlight w:val="yellow"/>
          </w:rPr>
          <w:t>Nnef_Auth_Request</w:t>
        </w:r>
        <w:proofErr w:type="spellEnd"/>
        <w:r w:rsidR="00466B69">
          <w:t>.</w:t>
        </w:r>
      </w:ins>
      <w:ins w:id="178" w:author="RG" w:date="2021-02-16T07:53:00Z">
        <w:r w:rsidR="008F438D">
          <w:br/>
        </w:r>
        <w:r w:rsidR="008F438D">
          <w:br/>
        </w:r>
      </w:ins>
      <w:ins w:id="179" w:author="RG" w:date="2021-01-20T09:12:00Z">
        <w:r w:rsidR="004234A9">
          <w:rPr>
            <w:lang w:val="en-IN"/>
          </w:rPr>
          <w:t xml:space="preserve">The </w:t>
        </w:r>
      </w:ins>
      <w:ins w:id="180" w:author="QC-01" w:date="2021-04-02T11:10:00Z">
        <w:r w:rsidR="00845F00">
          <w:rPr>
            <w:lang w:val="en-IN"/>
          </w:rPr>
          <w:t>UAS NF</w:t>
        </w:r>
      </w:ins>
      <w:ins w:id="181" w:author="Ericsson_0325" w:date="2021-04-05T07:43:00Z">
        <w:r w:rsidR="004C775F">
          <w:rPr>
            <w:lang w:val="en-IN"/>
          </w:rPr>
          <w:t>/NEF</w:t>
        </w:r>
      </w:ins>
      <w:ins w:id="182" w:author="RG" w:date="2021-01-20T09:12:00Z">
        <w:r w:rsidR="004234A9">
          <w:rPr>
            <w:lang w:val="en-IN"/>
          </w:rPr>
          <w:t xml:space="preserve"> selects a USS </w:t>
        </w:r>
      </w:ins>
      <w:ins w:id="183" w:author="RG" w:date="2021-02-17T07:11:00Z">
        <w:r w:rsidR="00B85931">
          <w:rPr>
            <w:lang w:val="en-IN"/>
          </w:rPr>
          <w:t>based on</w:t>
        </w:r>
      </w:ins>
      <w:ins w:id="184" w:author="RG" w:date="2021-01-20T09:12:00Z">
        <w:r w:rsidR="004234A9">
          <w:rPr>
            <w:lang w:val="en-IN"/>
          </w:rPr>
          <w:t xml:space="preserve"> either CAA-Level UAV ID or the USS address</w:t>
        </w:r>
      </w:ins>
      <w:ins w:id="185" w:author="QC-01" w:date="2021-04-02T11:10:00Z">
        <w:r w:rsidR="00845F00">
          <w:rPr>
            <w:lang w:val="en-IN"/>
          </w:rPr>
          <w:t xml:space="preserve"> </w:t>
        </w:r>
        <w:bookmarkStart w:id="186" w:name="_Hlk68254278"/>
        <w:r w:rsidR="00845F00">
          <w:rPr>
            <w:lang w:val="en-IN"/>
          </w:rPr>
          <w:t>as described in clause 4.4.2</w:t>
        </w:r>
      </w:ins>
      <w:bookmarkEnd w:id="186"/>
      <w:ins w:id="187" w:author="RG" w:date="2021-01-20T09:12:00Z">
        <w:r w:rsidR="004234A9">
          <w:rPr>
            <w:lang w:val="en-IN"/>
          </w:rPr>
          <w:t>.</w:t>
        </w:r>
      </w:ins>
    </w:p>
    <w:p w14:paraId="476DE568" w14:textId="3C1484C6" w:rsidR="00540E02" w:rsidRDefault="00494BEC" w:rsidP="00EB2915">
      <w:pPr>
        <w:pStyle w:val="EditorsNote"/>
        <w:rPr>
          <w:ins w:id="188" w:author="Ericsson_0303" w:date="2021-03-05T13:14:00Z"/>
        </w:rPr>
      </w:pPr>
      <w:ins w:id="189" w:author="Ericsson_0305" w:date="2021-03-05T13:15:00Z">
        <w:r w:rsidRPr="00F23821">
          <w:t>Editor's Note: How the 3GPP System shall handle a</w:t>
        </w:r>
      </w:ins>
      <w:ins w:id="190" w:author="Ericsson_0305" w:date="2021-03-05T13:16:00Z">
        <w:r w:rsidRPr="00F23821">
          <w:t>n initial</w:t>
        </w:r>
      </w:ins>
      <w:ins w:id="191" w:author="Ericsson_0305" w:date="2021-03-05T13:15:00Z">
        <w:r w:rsidRPr="00F23821">
          <w:t xml:space="preserve"> PDU Session Establ</w:t>
        </w:r>
      </w:ins>
      <w:ins w:id="192" w:author="Ericsson_0305" w:date="2021-03-05T13:16:00Z">
        <w:r w:rsidRPr="00F23821">
          <w:t>i</w:t>
        </w:r>
        <w:r w:rsidR="00EC1C34" w:rsidRPr="00F23821">
          <w:t xml:space="preserve">shment Request from </w:t>
        </w:r>
      </w:ins>
      <w:ins w:id="193" w:author="Ericsson_0305" w:date="2021-03-05T13:17:00Z">
        <w:r w:rsidR="00623780" w:rsidRPr="00F23821">
          <w:t>a</w:t>
        </w:r>
      </w:ins>
      <w:ins w:id="194" w:author="Ericsson_0305" w:date="2021-03-05T13:16:00Z">
        <w:r w:rsidR="00EC1C34" w:rsidRPr="00F23821">
          <w:t xml:space="preserve"> UAV if UUAA has been performed at </w:t>
        </w:r>
      </w:ins>
      <w:ins w:id="195" w:author="Ericsson_0305" w:date="2021-03-05T13:17:00Z">
        <w:r w:rsidR="00EC1C34" w:rsidRPr="00F23821">
          <w:t>Registration</w:t>
        </w:r>
      </w:ins>
      <w:ins w:id="196" w:author="Ericsson_0305" w:date="2021-03-05T13:16:00Z">
        <w:r w:rsidR="00EC1C34" w:rsidRPr="00F23821">
          <w:t xml:space="preserve"> is FFS.</w:t>
        </w:r>
      </w:ins>
    </w:p>
    <w:p w14:paraId="38A9EEB4" w14:textId="22C7F62E" w:rsidR="00867C5F" w:rsidRDefault="00340C0E" w:rsidP="003616CA">
      <w:pPr>
        <w:pStyle w:val="B1"/>
        <w:rPr>
          <w:ins w:id="197" w:author="RG" w:date="2021-02-17T07:11:00Z"/>
          <w:lang w:val="en-IN"/>
        </w:rPr>
      </w:pPr>
      <w:ins w:id="198" w:author="Ericsson_0325" w:date="2021-04-05T07:58:00Z">
        <w:r>
          <w:t>2</w:t>
        </w:r>
      </w:ins>
      <w:ins w:id="199" w:author="RG" w:date="2021-02-08T10:57:00Z">
        <w:r w:rsidR="00A9586F">
          <w:t>.</w:t>
        </w:r>
        <w:r w:rsidR="00A9586F">
          <w:tab/>
        </w:r>
      </w:ins>
      <w:ins w:id="200" w:author="RG" w:date="2021-01-20T09:13:00Z">
        <w:r w:rsidR="006F4154">
          <w:t xml:space="preserve">From </w:t>
        </w:r>
      </w:ins>
      <w:ins w:id="201" w:author="QC-01" w:date="2021-04-02T11:11:00Z">
        <w:r w:rsidR="00845F00">
          <w:rPr>
            <w:lang w:val="en-IN"/>
          </w:rPr>
          <w:t>UAS NF</w:t>
        </w:r>
      </w:ins>
      <w:ins w:id="202" w:author="Ericsson_0325" w:date="2021-04-05T07:44:00Z">
        <w:r w:rsidR="004C775F">
          <w:rPr>
            <w:lang w:val="en-IN"/>
          </w:rPr>
          <w:t>/NEF</w:t>
        </w:r>
      </w:ins>
      <w:ins w:id="203" w:author="RG" w:date="2021-01-20T09:14:00Z">
        <w:r w:rsidR="006F4154">
          <w:rPr>
            <w:lang w:val="en-IN"/>
          </w:rPr>
          <w:t xml:space="preserve"> to USS: </w:t>
        </w:r>
      </w:ins>
      <w:ins w:id="204" w:author="RG" w:date="2021-01-27T14:34:00Z">
        <w:r w:rsidR="001A59FB" w:rsidRPr="00947CB5">
          <w:rPr>
            <w:highlight w:val="yellow"/>
            <w:lang w:val="en-IN"/>
          </w:rPr>
          <w:t>T8</w:t>
        </w:r>
      </w:ins>
      <w:ins w:id="205" w:author="RG" w:date="2021-01-20T09:14:00Z">
        <w:r w:rsidR="006F4154" w:rsidRPr="00947CB5">
          <w:rPr>
            <w:highlight w:val="yellow"/>
          </w:rPr>
          <w:t>_Auth_Request</w:t>
        </w:r>
      </w:ins>
      <w:ins w:id="206" w:author="RG" w:date="2021-01-20T09:12:00Z">
        <w:r w:rsidR="004234A9">
          <w:rPr>
            <w:lang w:val="en-IN"/>
          </w:rPr>
          <w:t xml:space="preserve"> forward</w:t>
        </w:r>
      </w:ins>
      <w:ins w:id="207" w:author="RG" w:date="2021-01-20T09:15:00Z">
        <w:r w:rsidR="00F26B0B">
          <w:rPr>
            <w:lang w:val="en-IN"/>
          </w:rPr>
          <w:t>ing</w:t>
        </w:r>
      </w:ins>
      <w:ins w:id="208" w:author="RG" w:date="2021-01-20T09:12:00Z">
        <w:r w:rsidR="004234A9">
          <w:rPr>
            <w:lang w:val="en-IN"/>
          </w:rPr>
          <w:t xml:space="preserve"> the </w:t>
        </w:r>
        <w:r w:rsidR="004234A9" w:rsidRPr="00C94551">
          <w:rPr>
            <w:lang w:val="en-IN"/>
          </w:rPr>
          <w:t>received</w:t>
        </w:r>
        <w:r w:rsidR="004234A9">
          <w:rPr>
            <w:lang w:val="en-IN"/>
          </w:rPr>
          <w:t xml:space="preserve"> information</w:t>
        </w:r>
        <w:r w:rsidR="004234A9" w:rsidRPr="00C94551">
          <w:rPr>
            <w:lang w:val="en-IN"/>
          </w:rPr>
          <w:t xml:space="preserve"> from the SMF</w:t>
        </w:r>
        <w:r w:rsidR="004234A9">
          <w:rPr>
            <w:lang w:val="en-IN"/>
          </w:rPr>
          <w:t>.</w:t>
        </w:r>
      </w:ins>
    </w:p>
    <w:p w14:paraId="760D2ACA" w14:textId="6AFDB360" w:rsidR="00287BA7" w:rsidRDefault="00340C0E" w:rsidP="003616CA">
      <w:pPr>
        <w:pStyle w:val="B1"/>
        <w:rPr>
          <w:ins w:id="209" w:author="RG" w:date="2021-02-16T08:03:00Z"/>
          <w:lang w:val="en-IN"/>
        </w:rPr>
      </w:pPr>
      <w:ins w:id="210" w:author="Ericsson_0325" w:date="2021-04-05T07:59:00Z">
        <w:r>
          <w:rPr>
            <w:lang w:val="en-IN"/>
          </w:rPr>
          <w:t>3</w:t>
        </w:r>
      </w:ins>
      <w:ins w:id="211" w:author="RG" w:date="2021-02-17T07:11:00Z">
        <w:r w:rsidR="00287BA7">
          <w:rPr>
            <w:lang w:val="en-IN"/>
          </w:rPr>
          <w:t>.</w:t>
        </w:r>
        <w:r w:rsidR="00287BA7">
          <w:rPr>
            <w:lang w:val="en-IN"/>
          </w:rPr>
          <w:tab/>
        </w:r>
        <w:r w:rsidR="00C6299F">
          <w:rPr>
            <w:lang w:val="en-IN"/>
          </w:rPr>
          <w:t xml:space="preserve">All steps </w:t>
        </w:r>
      </w:ins>
      <w:ins w:id="212" w:author="Ericsson_0325" w:date="2021-04-05T07:59:00Z">
        <w:r>
          <w:rPr>
            <w:highlight w:val="yellow"/>
            <w:lang w:val="en-IN"/>
          </w:rPr>
          <w:t>3</w:t>
        </w:r>
        <w:r w:rsidR="00C66439">
          <w:rPr>
            <w:highlight w:val="yellow"/>
            <w:lang w:val="en-IN"/>
          </w:rPr>
          <w:t>a</w:t>
        </w:r>
      </w:ins>
      <w:ins w:id="213" w:author="RG" w:date="2021-02-17T07:11:00Z">
        <w:r w:rsidR="00C6299F">
          <w:rPr>
            <w:lang w:val="en-IN"/>
          </w:rPr>
          <w:t xml:space="preserve"> to </w:t>
        </w:r>
      </w:ins>
      <w:ins w:id="214" w:author="Ericsson_0325" w:date="2021-04-05T07:59:00Z">
        <w:r w:rsidR="00C66439">
          <w:rPr>
            <w:lang w:val="en-IN"/>
          </w:rPr>
          <w:t>3h</w:t>
        </w:r>
      </w:ins>
      <w:ins w:id="215" w:author="RG" w:date="2021-02-17T07:12:00Z">
        <w:r w:rsidR="00C6299F">
          <w:rPr>
            <w:lang w:val="en-IN"/>
          </w:rPr>
          <w:t xml:space="preserve"> </w:t>
        </w:r>
      </w:ins>
      <w:ins w:id="216" w:author="Ericsson-S4" w:date="2021-04-05T12:56:00Z">
        <w:r w:rsidR="00B519DC">
          <w:rPr>
            <w:lang w:val="en-IN"/>
          </w:rPr>
          <w:t>are</w:t>
        </w:r>
      </w:ins>
      <w:ins w:id="217" w:author="RG" w:date="2021-02-17T07:12:00Z">
        <w:r w:rsidR="00C6299F">
          <w:rPr>
            <w:lang w:val="en-IN"/>
          </w:rPr>
          <w:t xml:space="preserve"> optional</w:t>
        </w:r>
        <w:r w:rsidR="00EB032B">
          <w:rPr>
            <w:lang w:val="en-IN"/>
          </w:rPr>
          <w:t>.</w:t>
        </w:r>
      </w:ins>
    </w:p>
    <w:p w14:paraId="514C7AA1" w14:textId="5FE6CB8C" w:rsidR="00E92183" w:rsidRDefault="00F56FC3" w:rsidP="003616CA">
      <w:pPr>
        <w:pStyle w:val="B1"/>
        <w:rPr>
          <w:ins w:id="218" w:author="Ericsson_0325" w:date="2021-04-05T08:01:00Z"/>
          <w:lang w:val="en-IN"/>
        </w:rPr>
      </w:pPr>
      <w:ins w:id="219" w:author="Ericsson_0325" w:date="2021-04-05T08:00:00Z">
        <w:r>
          <w:rPr>
            <w:highlight w:val="yellow"/>
            <w:lang w:val="en-IN"/>
          </w:rPr>
          <w:t>3q</w:t>
        </w:r>
      </w:ins>
      <w:ins w:id="220" w:author="RG" w:date="2021-02-16T08:03:00Z">
        <w:r w:rsidR="00E92183">
          <w:rPr>
            <w:lang w:val="en-IN"/>
          </w:rPr>
          <w:t>.</w:t>
        </w:r>
        <w:r w:rsidR="00E92183">
          <w:rPr>
            <w:lang w:val="en-IN"/>
          </w:rPr>
          <w:tab/>
        </w:r>
      </w:ins>
      <w:ins w:id="221" w:author="RG" w:date="2021-02-16T08:05:00Z">
        <w:r w:rsidR="005C3144">
          <w:rPr>
            <w:lang w:val="en-IN"/>
          </w:rPr>
          <w:t xml:space="preserve">From USS to </w:t>
        </w:r>
      </w:ins>
      <w:ins w:id="222" w:author="QC-01" w:date="2021-04-02T11:11:00Z">
        <w:r w:rsidR="00845F00">
          <w:rPr>
            <w:lang w:val="en-IN"/>
          </w:rPr>
          <w:t>UAS NF</w:t>
        </w:r>
      </w:ins>
      <w:ins w:id="223" w:author="Ericsson_0325" w:date="2021-04-05T07:44:00Z">
        <w:r w:rsidR="004C775F">
          <w:rPr>
            <w:lang w:val="en-IN"/>
          </w:rPr>
          <w:t>/NEF</w:t>
        </w:r>
      </w:ins>
      <w:ins w:id="224" w:author="RG" w:date="2021-02-16T08:05:00Z">
        <w:r w:rsidR="005C3144">
          <w:rPr>
            <w:lang w:val="en-IN"/>
          </w:rPr>
          <w:t xml:space="preserve">: </w:t>
        </w:r>
      </w:ins>
      <w:ins w:id="225" w:author="RG" w:date="2021-02-16T08:06:00Z">
        <w:r w:rsidR="00676213" w:rsidRPr="0047788E">
          <w:rPr>
            <w:highlight w:val="yellow"/>
            <w:lang w:val="en-IN"/>
          </w:rPr>
          <w:t>T8_Auth_Response</w:t>
        </w:r>
        <w:r w:rsidR="00676213">
          <w:rPr>
            <w:lang w:val="en-IN"/>
          </w:rPr>
          <w:t xml:space="preserve"> is sent </w:t>
        </w:r>
        <w:r w:rsidR="00A42814">
          <w:rPr>
            <w:lang w:val="en-IN"/>
          </w:rPr>
          <w:t xml:space="preserve">depending </w:t>
        </w:r>
      </w:ins>
      <w:ins w:id="226" w:author="Nokia-6" w:date="2021-03-05T11:11:00Z">
        <w:r w:rsidR="00836034">
          <w:rPr>
            <w:lang w:val="en-IN"/>
          </w:rPr>
          <w:t xml:space="preserve">on </w:t>
        </w:r>
      </w:ins>
      <w:ins w:id="227" w:author="RG" w:date="2021-02-16T08:06:00Z">
        <w:r w:rsidR="00A42814">
          <w:rPr>
            <w:lang w:val="en-IN"/>
          </w:rPr>
          <w:t xml:space="preserve">required </w:t>
        </w:r>
      </w:ins>
      <w:ins w:id="228" w:author="RG" w:date="2021-02-16T08:07:00Z">
        <w:r w:rsidR="00B50906">
          <w:rPr>
            <w:lang w:val="en-IN"/>
          </w:rPr>
          <w:t>aut</w:t>
        </w:r>
        <w:r w:rsidR="00F051E0">
          <w:rPr>
            <w:lang w:val="en-IN"/>
          </w:rPr>
          <w:t>hentica</w:t>
        </w:r>
      </w:ins>
      <w:ins w:id="229" w:author="RG" w:date="2021-02-16T08:08:00Z">
        <w:r w:rsidR="00F051E0">
          <w:rPr>
            <w:lang w:val="en-IN"/>
          </w:rPr>
          <w:t>tion/authorization method used</w:t>
        </w:r>
      </w:ins>
      <w:ins w:id="230" w:author="RG" w:date="2021-02-16T08:09:00Z">
        <w:r w:rsidR="008F1094">
          <w:rPr>
            <w:lang w:val="en-IN"/>
          </w:rPr>
          <w:t>.</w:t>
        </w:r>
      </w:ins>
    </w:p>
    <w:p w14:paraId="42A2D1A1" w14:textId="77777777" w:rsidR="00406DED" w:rsidRPr="00E50922" w:rsidRDefault="00406DED" w:rsidP="00406DED">
      <w:pPr>
        <w:pStyle w:val="B2"/>
        <w:rPr>
          <w:ins w:id="231" w:author="Ericsson_0325" w:date="2021-04-05T08:01:00Z"/>
          <w:i/>
          <w:iCs/>
        </w:rPr>
      </w:pPr>
      <w:ins w:id="232" w:author="Ericsson_0325" w:date="2021-04-05T08:01:00Z">
        <w:r w:rsidRPr="00E50922">
          <w:rPr>
            <w:i/>
            <w:iCs/>
          </w:rPr>
          <w:t>3a.</w:t>
        </w:r>
        <w:r w:rsidRPr="00E50922">
          <w:rPr>
            <w:i/>
            <w:iCs/>
          </w:rPr>
          <w:tab/>
          <w:t xml:space="preserve">The authentication response from the AF shall include GPSI and may include an authentication message based on authentication method used, that is forwarded transparently to UE over NAS SM transport message. The AF may also include a </w:t>
        </w:r>
        <w:proofErr w:type="spellStart"/>
        <w:r w:rsidRPr="00E50922">
          <w:rPr>
            <w:i/>
            <w:iCs/>
          </w:rPr>
          <w:t>callback</w:t>
        </w:r>
        <w:proofErr w:type="spellEnd"/>
        <w:r w:rsidRPr="00E50922">
          <w:rPr>
            <w:i/>
            <w:iCs/>
          </w:rPr>
          <w:t xml:space="preserve"> URI </w:t>
        </w:r>
        <w:bookmarkStart w:id="233" w:name="_Hlk68099170"/>
        <w:r w:rsidRPr="00E50922">
          <w:rPr>
            <w:i/>
            <w:iCs/>
          </w:rPr>
          <w:t>to be used by the NEF for subsequent authentication requests</w:t>
        </w:r>
        <w:bookmarkEnd w:id="233"/>
        <w:r w:rsidRPr="00E50922">
          <w:rPr>
            <w:i/>
            <w:iCs/>
          </w:rPr>
          <w:t>.</w:t>
        </w:r>
      </w:ins>
    </w:p>
    <w:p w14:paraId="7B50DCC2" w14:textId="77777777" w:rsidR="00406DED" w:rsidRPr="00E50922" w:rsidRDefault="00406DED" w:rsidP="00406DED">
      <w:pPr>
        <w:pStyle w:val="B2"/>
        <w:rPr>
          <w:ins w:id="234" w:author="Ericsson_0325" w:date="2021-04-05T08:01:00Z"/>
          <w:i/>
          <w:iCs/>
        </w:rPr>
      </w:pPr>
      <w:ins w:id="235" w:author="Ericsson_0325" w:date="2021-04-05T08:01:00Z">
        <w:r w:rsidRPr="00E50922">
          <w:rPr>
            <w:i/>
            <w:iCs/>
          </w:rPr>
          <w:t>3b.</w:t>
        </w:r>
        <w:r w:rsidRPr="00E50922">
          <w:rPr>
            <w:i/>
            <w:iCs/>
          </w:rPr>
          <w:tab/>
          <w:t xml:space="preserve">The NEF sends </w:t>
        </w:r>
        <w:proofErr w:type="spellStart"/>
        <w:r w:rsidRPr="00E50922">
          <w:rPr>
            <w:i/>
            <w:iCs/>
          </w:rPr>
          <w:t>Nnef_Auth_Resp</w:t>
        </w:r>
        <w:proofErr w:type="spellEnd"/>
        <w:r w:rsidRPr="00E50922">
          <w:rPr>
            <w:i/>
            <w:iCs/>
          </w:rPr>
          <w:t xml:space="preserve"> message towards the SMF including the GPSI and the authentication message sent by the AF</w:t>
        </w:r>
      </w:ins>
    </w:p>
    <w:p w14:paraId="6832056C" w14:textId="77777777" w:rsidR="00406DED" w:rsidRPr="00E50922" w:rsidRDefault="00406DED" w:rsidP="00406DED">
      <w:pPr>
        <w:pStyle w:val="B2"/>
        <w:rPr>
          <w:ins w:id="236" w:author="Ericsson_0325" w:date="2021-04-05T08:01:00Z"/>
          <w:i/>
          <w:iCs/>
        </w:rPr>
      </w:pPr>
      <w:ins w:id="237" w:author="Ericsson_0325" w:date="2021-04-05T08:01:00Z">
        <w:r w:rsidRPr="00E50922">
          <w:rPr>
            <w:i/>
            <w:iCs/>
          </w:rPr>
          <w:t>3c.</w:t>
        </w:r>
        <w:r w:rsidRPr="00E50922">
          <w:rPr>
            <w:i/>
            <w:iCs/>
          </w:rPr>
          <w:tab/>
          <w:t>SMF transfers the authentication message received in a DN Request Container from NEF towards the UE.</w:t>
        </w:r>
      </w:ins>
    </w:p>
    <w:p w14:paraId="6206DF51" w14:textId="77777777" w:rsidR="00406DED" w:rsidRPr="00E50922" w:rsidRDefault="00406DED" w:rsidP="00406DED">
      <w:pPr>
        <w:pStyle w:val="B2"/>
        <w:rPr>
          <w:ins w:id="238" w:author="Ericsson_0325" w:date="2021-04-05T08:01:00Z"/>
          <w:i/>
          <w:iCs/>
        </w:rPr>
      </w:pPr>
      <w:ins w:id="239" w:author="Ericsson_0325" w:date="2021-04-05T08:01:00Z">
        <w:r w:rsidRPr="00E50922">
          <w:rPr>
            <w:i/>
            <w:iCs/>
          </w:rPr>
          <w:tab/>
          <w:t>In non-roaming and LBO cases, the SMF invokes the Namf_Communication_N1N2MessageTransfer service operation on the AMF to transfer the DN Request Container information within N1 SM information sent towards the UE.</w:t>
        </w:r>
      </w:ins>
    </w:p>
    <w:p w14:paraId="3CB21386" w14:textId="03D1EE8E" w:rsidR="00406DED" w:rsidRDefault="00406DED" w:rsidP="00406DED">
      <w:pPr>
        <w:pStyle w:val="B2"/>
        <w:rPr>
          <w:ins w:id="240" w:author="Ericsson_0325" w:date="2021-04-05T08:03:00Z"/>
          <w:i/>
          <w:iCs/>
        </w:rPr>
      </w:pPr>
      <w:ins w:id="241" w:author="Ericsson_0325" w:date="2021-04-05T08:01:00Z">
        <w:r w:rsidRPr="00E50922">
          <w:rPr>
            <w:i/>
            <w:iCs/>
          </w:rPr>
          <w:tab/>
          <w:t xml:space="preserve">In the case of Home Routed roaming, the H-SMF initiates a </w:t>
        </w:r>
        <w:proofErr w:type="spellStart"/>
        <w:r w:rsidRPr="00E50922">
          <w:rPr>
            <w:i/>
            <w:iCs/>
          </w:rPr>
          <w:t>Nsmf_PDUSession_Update</w:t>
        </w:r>
        <w:proofErr w:type="spellEnd"/>
        <w:r w:rsidRPr="00E50922">
          <w:rPr>
            <w:i/>
            <w:iCs/>
          </w:rPr>
          <w:t xml:space="preserve"> service operation to request the V-SMF to transfer DN Request Container to the UE and the V-SMF invokes the Namf_Communication_N1N2MessageTransfer service operation on the AMF to transfer the DN Request Container information within N1 SM information sent towards the UE. In </w:t>
        </w:r>
        <w:proofErr w:type="spellStart"/>
        <w:r w:rsidRPr="00E50922">
          <w:rPr>
            <w:i/>
            <w:iCs/>
          </w:rPr>
          <w:t>Nsmf_PDUSession_Update</w:t>
        </w:r>
        <w:proofErr w:type="spellEnd"/>
        <w:r w:rsidRPr="00E50922">
          <w:rPr>
            <w:i/>
            <w:iCs/>
          </w:rPr>
          <w:t xml:space="preserve"> Request, the H-SMF additionally includes the H-SMF SM Context ID.</w:t>
        </w:r>
      </w:ins>
    </w:p>
    <w:p w14:paraId="27B9745C" w14:textId="78DC10FE" w:rsidR="00A00B77" w:rsidRPr="00A00B77" w:rsidRDefault="00A00B77" w:rsidP="00E50922">
      <w:pPr>
        <w:pStyle w:val="EditorsNote"/>
        <w:rPr>
          <w:ins w:id="242" w:author="Ericsson_0325" w:date="2021-04-05T08:01:00Z"/>
        </w:rPr>
      </w:pPr>
      <w:ins w:id="243" w:author="Ericsson_0325" w:date="2021-04-05T08:03:00Z">
        <w:r>
          <w:t>Editor’s Note: The interaction will be further updated once TS 23.502 is updated to include impacts from this work.</w:t>
        </w:r>
      </w:ins>
    </w:p>
    <w:p w14:paraId="16A3C124" w14:textId="77777777" w:rsidR="00406DED" w:rsidRPr="00E50922" w:rsidRDefault="00406DED" w:rsidP="00406DED">
      <w:pPr>
        <w:pStyle w:val="B2"/>
        <w:rPr>
          <w:ins w:id="244" w:author="Ericsson_0325" w:date="2021-04-05T08:01:00Z"/>
          <w:i/>
          <w:iCs/>
        </w:rPr>
      </w:pPr>
      <w:ins w:id="245" w:author="Ericsson_0325" w:date="2021-04-05T08:01:00Z">
        <w:r w:rsidRPr="00E50922">
          <w:rPr>
            <w:i/>
            <w:iCs/>
          </w:rPr>
          <w:t>3d.</w:t>
        </w:r>
        <w:r w:rsidRPr="00E50922">
          <w:rPr>
            <w:i/>
            <w:iCs/>
          </w:rPr>
          <w:tab/>
          <w:t>The AMF sends the N1 NAS message to the UE.</w:t>
        </w:r>
      </w:ins>
    </w:p>
    <w:p w14:paraId="2335442B" w14:textId="77777777" w:rsidR="00406DED" w:rsidRPr="00E50922" w:rsidRDefault="00406DED" w:rsidP="00406DED">
      <w:pPr>
        <w:pStyle w:val="B2"/>
        <w:rPr>
          <w:ins w:id="246" w:author="Ericsson_0325" w:date="2021-04-05T08:01:00Z"/>
          <w:i/>
          <w:iCs/>
        </w:rPr>
      </w:pPr>
      <w:ins w:id="247" w:author="Ericsson_0325" w:date="2021-04-05T08:01:00Z">
        <w:r w:rsidRPr="00E50922">
          <w:rPr>
            <w:i/>
            <w:iCs/>
          </w:rPr>
          <w:t>3e.</w:t>
        </w:r>
        <w:r w:rsidRPr="00E50922">
          <w:rPr>
            <w:i/>
            <w:iCs/>
          </w:rPr>
          <w:tab/>
          <w:t>The UE responds with N1 NAS message containing DN Request Container information.</w:t>
        </w:r>
      </w:ins>
    </w:p>
    <w:p w14:paraId="4D84E10A" w14:textId="77777777" w:rsidR="00406DED" w:rsidRPr="00E50922" w:rsidRDefault="00406DED" w:rsidP="00406DED">
      <w:pPr>
        <w:pStyle w:val="B2"/>
        <w:rPr>
          <w:ins w:id="248" w:author="Ericsson_0325" w:date="2021-04-05T08:01:00Z"/>
          <w:i/>
          <w:iCs/>
        </w:rPr>
      </w:pPr>
      <w:ins w:id="249" w:author="Ericsson_0325" w:date="2021-04-05T08:01:00Z">
        <w:r w:rsidRPr="00E50922">
          <w:rPr>
            <w:i/>
            <w:iCs/>
          </w:rPr>
          <w:t>3f.</w:t>
        </w:r>
        <w:r w:rsidRPr="00E50922">
          <w:rPr>
            <w:i/>
            <w:iCs/>
          </w:rPr>
          <w:tab/>
          <w:t xml:space="preserve">AMF informs the SMF by invoking the </w:t>
        </w:r>
        <w:proofErr w:type="spellStart"/>
        <w:r w:rsidRPr="00E50922">
          <w:rPr>
            <w:i/>
            <w:iCs/>
          </w:rPr>
          <w:t>Nsmf</w:t>
        </w:r>
        <w:proofErr w:type="spellEnd"/>
        <w:r w:rsidRPr="00E50922">
          <w:rPr>
            <w:i/>
            <w:iCs/>
          </w:rPr>
          <w:t xml:space="preserve">_ </w:t>
        </w:r>
        <w:proofErr w:type="spellStart"/>
        <w:r w:rsidRPr="00E50922">
          <w:rPr>
            <w:i/>
            <w:iCs/>
          </w:rPr>
          <w:t>PDUSession_UpdateSMContext</w:t>
        </w:r>
        <w:proofErr w:type="spellEnd"/>
        <w:r w:rsidRPr="00E50922">
          <w:rPr>
            <w:i/>
            <w:iCs/>
          </w:rPr>
          <w:t xml:space="preserve"> service operation. The SMF issues an </w:t>
        </w:r>
        <w:proofErr w:type="spellStart"/>
        <w:r w:rsidRPr="00E50922">
          <w:rPr>
            <w:i/>
            <w:iCs/>
          </w:rPr>
          <w:t>Nsmf_PDUSession_UpdateSMContext</w:t>
        </w:r>
        <w:proofErr w:type="spellEnd"/>
        <w:r w:rsidRPr="00E50922">
          <w:rPr>
            <w:i/>
            <w:iCs/>
          </w:rPr>
          <w:t xml:space="preserve"> response.</w:t>
        </w:r>
      </w:ins>
    </w:p>
    <w:p w14:paraId="7DBA180B" w14:textId="77777777" w:rsidR="00406DED" w:rsidRPr="00E50922" w:rsidRDefault="00406DED" w:rsidP="00406DED">
      <w:pPr>
        <w:pStyle w:val="B2"/>
        <w:rPr>
          <w:ins w:id="250" w:author="Ericsson_0325" w:date="2021-04-05T08:01:00Z"/>
          <w:i/>
          <w:iCs/>
        </w:rPr>
      </w:pPr>
      <w:ins w:id="251" w:author="Ericsson_0325" w:date="2021-04-05T08:01:00Z">
        <w:r w:rsidRPr="00E50922">
          <w:rPr>
            <w:i/>
            <w:iCs/>
          </w:rPr>
          <w:tab/>
          <w:t xml:space="preserve">In the case of Home Routed roaming, the V-SMF relays the N1 SM information to the H-SMF using the information of PDU Session received in step 3c via a </w:t>
        </w:r>
        <w:proofErr w:type="spellStart"/>
        <w:r w:rsidRPr="00E50922">
          <w:rPr>
            <w:i/>
            <w:iCs/>
          </w:rPr>
          <w:t>Nsmf_PDUSession_Update</w:t>
        </w:r>
        <w:proofErr w:type="spellEnd"/>
        <w:r w:rsidRPr="00E50922">
          <w:rPr>
            <w:i/>
            <w:iCs/>
          </w:rPr>
          <w:t xml:space="preserve"> service operation.</w:t>
        </w:r>
      </w:ins>
    </w:p>
    <w:p w14:paraId="67394EE9" w14:textId="77777777" w:rsidR="00406DED" w:rsidRPr="00E50922" w:rsidRDefault="00406DED" w:rsidP="00406DED">
      <w:pPr>
        <w:pStyle w:val="B2"/>
        <w:rPr>
          <w:ins w:id="252" w:author="Ericsson_0325" w:date="2021-04-05T08:01:00Z"/>
          <w:i/>
          <w:iCs/>
        </w:rPr>
      </w:pPr>
      <w:ins w:id="253" w:author="Ericsson_0325" w:date="2021-04-05T08:01:00Z">
        <w:r w:rsidRPr="00E50922">
          <w:rPr>
            <w:i/>
            <w:iCs/>
          </w:rPr>
          <w:t>3g.</w:t>
        </w:r>
        <w:r w:rsidRPr="00E50922">
          <w:rPr>
            <w:i/>
            <w:iCs/>
          </w:rPr>
          <w:tab/>
          <w:t xml:space="preserve">The SMF invokes </w:t>
        </w:r>
        <w:proofErr w:type="spellStart"/>
        <w:r w:rsidRPr="00E50922">
          <w:rPr>
            <w:i/>
            <w:iCs/>
          </w:rPr>
          <w:t>Nnef_Auth_Req</w:t>
        </w:r>
        <w:proofErr w:type="spellEnd"/>
        <w:r w:rsidRPr="00E50922">
          <w:rPr>
            <w:i/>
            <w:iCs/>
          </w:rPr>
          <w:t>, including the authentication message information provided by the UE in step 3f. The request shall contain the DN specific identity and the GPSI of the UE. The SMF may include the PEI and UE IP address in the request.</w:t>
        </w:r>
      </w:ins>
    </w:p>
    <w:p w14:paraId="341BA349" w14:textId="1C9536A9" w:rsidR="00406DED" w:rsidRPr="00E50922" w:rsidDel="00A00B77" w:rsidRDefault="00406DED" w:rsidP="001873F6">
      <w:pPr>
        <w:pStyle w:val="B2"/>
        <w:rPr>
          <w:ins w:id="254" w:author="RG" w:date="2021-01-20T09:16:00Z"/>
          <w:del w:id="255" w:author="Ericsson_0325" w:date="2021-04-05T08:03:00Z"/>
          <w:i/>
          <w:iCs/>
          <w:lang w:val="en-IN"/>
        </w:rPr>
      </w:pPr>
      <w:ins w:id="256" w:author="Ericsson_0325" w:date="2021-04-05T08:01:00Z">
        <w:r w:rsidRPr="00E50922">
          <w:rPr>
            <w:i/>
            <w:iCs/>
          </w:rPr>
          <w:t>3h.</w:t>
        </w:r>
        <w:r w:rsidRPr="00E50922">
          <w:rPr>
            <w:i/>
            <w:iCs/>
          </w:rPr>
          <w:tab/>
          <w:t xml:space="preserve">The NEF invokes authentication request towards the external AF using the </w:t>
        </w:r>
        <w:proofErr w:type="spellStart"/>
        <w:r w:rsidRPr="00E50922">
          <w:rPr>
            <w:i/>
            <w:iCs/>
          </w:rPr>
          <w:t>callback</w:t>
        </w:r>
        <w:proofErr w:type="spellEnd"/>
        <w:r w:rsidRPr="00E50922">
          <w:rPr>
            <w:i/>
            <w:iCs/>
          </w:rPr>
          <w:t xml:space="preserve"> URI received in step 3a. The authentication request shall contain the authentication message provided by the UE, the GPSI and the DN specific identity of the UE. The authentication request may also include the PEI and the UE IP address if were provided by the SMF in </w:t>
        </w:r>
        <w:proofErr w:type="spellStart"/>
        <w:r w:rsidRPr="00E50922">
          <w:rPr>
            <w:i/>
            <w:iCs/>
          </w:rPr>
          <w:t>Nnef_Auth_Req</w:t>
        </w:r>
        <w:proofErr w:type="spellEnd"/>
        <w:r w:rsidRPr="00E50922">
          <w:rPr>
            <w:i/>
            <w:iCs/>
          </w:rPr>
          <w:t>.</w:t>
        </w:r>
      </w:ins>
    </w:p>
    <w:p w14:paraId="258C361B" w14:textId="27D42760" w:rsidR="00891169" w:rsidRDefault="00891169" w:rsidP="001873F6">
      <w:pPr>
        <w:pStyle w:val="B2"/>
        <w:rPr>
          <w:ins w:id="257" w:author="RG" w:date="2021-02-17T07:16:00Z"/>
        </w:rPr>
      </w:pPr>
    </w:p>
    <w:p w14:paraId="00C85BDD" w14:textId="3AD5F993" w:rsidR="00B24038" w:rsidRDefault="00DA654D" w:rsidP="00B24038">
      <w:pPr>
        <w:pStyle w:val="B1"/>
        <w:rPr>
          <w:ins w:id="258" w:author="RG" w:date="2021-01-20T09:33:00Z"/>
          <w:rFonts w:eastAsia="Malgun Gothic"/>
          <w:lang w:val="en-IN"/>
        </w:rPr>
      </w:pPr>
      <w:ins w:id="259" w:author="Ericsson_0325" w:date="2021-04-05T08:07:00Z">
        <w:r>
          <w:rPr>
            <w:rFonts w:eastAsia="Malgun Gothic"/>
            <w:lang w:val="en-IN"/>
          </w:rPr>
          <w:t>4</w:t>
        </w:r>
      </w:ins>
      <w:ins w:id="260" w:author="RG" w:date="2021-01-20T09:31:00Z">
        <w:r w:rsidR="0037402B">
          <w:rPr>
            <w:rFonts w:eastAsia="Malgun Gothic"/>
            <w:lang w:val="en-IN"/>
          </w:rPr>
          <w:t>.</w:t>
        </w:r>
        <w:r w:rsidR="0037402B">
          <w:rPr>
            <w:rFonts w:eastAsia="Malgun Gothic"/>
            <w:lang w:val="en-IN"/>
          </w:rPr>
          <w:tab/>
        </w:r>
      </w:ins>
      <w:ins w:id="261" w:author="Ericsson_0325" w:date="2021-04-05T09:11:00Z">
        <w:r w:rsidR="00412A92" w:rsidRPr="00412A92">
          <w:rPr>
            <w:i/>
            <w:iCs/>
          </w:rPr>
          <w:t>(final) Authentication Response, shall include: GPSI, and a final authentication message (e.g., indicating success or failure) based on authentication method used, that is forwarded transparently to UE over NAS SM transport message.</w:t>
        </w:r>
        <w:r w:rsidR="003F7083">
          <w:rPr>
            <w:rFonts w:eastAsia="Malgun Gothic"/>
            <w:lang w:val="en-IN"/>
          </w:rPr>
          <w:br/>
        </w:r>
        <w:r w:rsidR="003F7083">
          <w:rPr>
            <w:rFonts w:eastAsia="Malgun Gothic"/>
            <w:lang w:val="en-IN"/>
          </w:rPr>
          <w:br/>
        </w:r>
      </w:ins>
      <w:ins w:id="262" w:author="RG" w:date="2021-01-20T09:33:00Z">
        <w:r w:rsidR="00B24038" w:rsidRPr="00087F1F">
          <w:rPr>
            <w:rFonts w:eastAsia="Malgun Gothic"/>
            <w:lang w:val="en-IN"/>
          </w:rPr>
          <w:t xml:space="preserve">The USS validates the request </w:t>
        </w:r>
      </w:ins>
      <w:ins w:id="263" w:author="RG" w:date="2021-02-17T07:39:00Z">
        <w:r w:rsidR="00C91227" w:rsidRPr="00087F1F">
          <w:rPr>
            <w:rFonts w:eastAsia="Malgun Gothic"/>
            <w:lang w:val="en-IN"/>
          </w:rPr>
          <w:t xml:space="preserve">on application level </w:t>
        </w:r>
        <w:r w:rsidR="006B45D3" w:rsidRPr="00087F1F">
          <w:rPr>
            <w:rFonts w:eastAsia="Malgun Gothic"/>
            <w:lang w:val="en-IN"/>
          </w:rPr>
          <w:t>e.g. including</w:t>
        </w:r>
      </w:ins>
      <w:ins w:id="264" w:author="RG" w:date="2021-01-20T09:33:00Z">
        <w:r w:rsidR="00B24038" w:rsidRPr="00087F1F">
          <w:rPr>
            <w:rFonts w:eastAsia="Malgun Gothic"/>
            <w:lang w:val="en-IN"/>
          </w:rPr>
          <w:t xml:space="preserve"> CAA-Level UAV ID and GPSI and optionally </w:t>
        </w:r>
        <w:r w:rsidR="00B24038" w:rsidRPr="00087F1F">
          <w:rPr>
            <w:rFonts w:eastAsia="Malgun Gothic"/>
            <w:lang w:val="en-IN"/>
          </w:rPr>
          <w:lastRenderedPageBreak/>
          <w:t>PEI.</w:t>
        </w:r>
        <w:r w:rsidR="00B24038">
          <w:rPr>
            <w:rFonts w:eastAsia="Malgun Gothic"/>
            <w:lang w:val="en-IN"/>
          </w:rPr>
          <w:t xml:space="preserve"> </w:t>
        </w:r>
      </w:ins>
      <w:ins w:id="265" w:author="Ericsson_0324" w:date="2021-03-24T13:53:00Z">
        <w:r w:rsidR="00301C7C">
          <w:rPr>
            <w:rFonts w:eastAsia="Malgun Gothic"/>
            <w:lang w:val="en-IN"/>
          </w:rPr>
          <w:t>T</w:t>
        </w:r>
      </w:ins>
      <w:ins w:id="266" w:author="RG" w:date="2021-01-20T09:33:00Z">
        <w:r w:rsidR="00B24038" w:rsidRPr="00387124">
          <w:rPr>
            <w:rFonts w:eastAsia="Malgun Gothic"/>
            <w:lang w:val="en-IN"/>
          </w:rPr>
          <w:t xml:space="preserve">he USS notifies the </w:t>
        </w:r>
      </w:ins>
      <w:ins w:id="267" w:author="QC-01" w:date="2021-04-02T11:11:00Z">
        <w:r w:rsidR="00845F00">
          <w:rPr>
            <w:lang w:val="en-IN"/>
          </w:rPr>
          <w:t>UAS NF</w:t>
        </w:r>
      </w:ins>
      <w:ins w:id="268" w:author="Ericsson_0325" w:date="2021-04-05T07:44:00Z">
        <w:r w:rsidR="004C775F">
          <w:rPr>
            <w:lang w:val="en-IN"/>
          </w:rPr>
          <w:t>/NEF</w:t>
        </w:r>
      </w:ins>
      <w:ins w:id="269" w:author="RG" w:date="2021-01-20T09:33:00Z">
        <w:r w:rsidR="00B24038" w:rsidRPr="00387124">
          <w:rPr>
            <w:rFonts w:eastAsia="Malgun Gothic"/>
            <w:lang w:val="en-IN"/>
          </w:rPr>
          <w:t xml:space="preserve"> on the authentication/authorization result</w:t>
        </w:r>
      </w:ins>
      <w:ins w:id="270" w:author="Lenovo r01" w:date="2021-02-26T12:44:00Z">
        <w:r w:rsidR="00772B15">
          <w:rPr>
            <w:rFonts w:eastAsia="Malgun Gothic"/>
            <w:lang w:val="en-IN"/>
          </w:rPr>
          <w:t xml:space="preserve"> </w:t>
        </w:r>
      </w:ins>
      <w:ins w:id="271" w:author="Ericsson_0324" w:date="2021-03-24T13:54:00Z">
        <w:r w:rsidR="004447CD">
          <w:rPr>
            <w:rFonts w:eastAsia="Malgun Gothic"/>
            <w:lang w:val="en-IN"/>
          </w:rPr>
          <w:t>inc</w:t>
        </w:r>
      </w:ins>
      <w:ins w:id="272" w:author="Ericsson_0324" w:date="2021-03-24T13:55:00Z">
        <w:r w:rsidR="004447CD">
          <w:rPr>
            <w:rFonts w:eastAsia="Malgun Gothic"/>
            <w:lang w:val="en-IN"/>
          </w:rPr>
          <w:t xml:space="preserve">luding </w:t>
        </w:r>
      </w:ins>
      <w:ins w:id="273" w:author="Ericsson_0324" w:date="2021-03-24T13:56:00Z">
        <w:r w:rsidR="00807C71">
          <w:rPr>
            <w:rFonts w:eastAsia="Malgun Gothic"/>
            <w:lang w:val="en-IN"/>
          </w:rPr>
          <w:t>A</w:t>
        </w:r>
        <w:r w:rsidR="00807C71" w:rsidRPr="00387124">
          <w:rPr>
            <w:rFonts w:eastAsia="Malgun Gothic"/>
            <w:lang w:val="en-IN"/>
          </w:rPr>
          <w:t>uthentication/</w:t>
        </w:r>
        <w:r w:rsidR="00807C71">
          <w:rPr>
            <w:rFonts w:eastAsia="Malgun Gothic"/>
            <w:lang w:val="en-IN"/>
          </w:rPr>
          <w:t>A</w:t>
        </w:r>
        <w:r w:rsidR="00807C71" w:rsidRPr="00387124">
          <w:rPr>
            <w:rFonts w:eastAsia="Malgun Gothic"/>
            <w:lang w:val="en-IN"/>
          </w:rPr>
          <w:t xml:space="preserve">uthorization </w:t>
        </w:r>
        <w:r w:rsidR="006C689D">
          <w:rPr>
            <w:rFonts w:eastAsia="Malgun Gothic"/>
            <w:lang w:val="en-IN"/>
          </w:rPr>
          <w:t>r</w:t>
        </w:r>
        <w:r w:rsidR="00807C71" w:rsidRPr="00387124">
          <w:rPr>
            <w:rFonts w:eastAsia="Malgun Gothic"/>
            <w:lang w:val="en-IN"/>
          </w:rPr>
          <w:t>esult</w:t>
        </w:r>
        <w:r w:rsidR="006C689D">
          <w:rPr>
            <w:rFonts w:eastAsia="Malgun Gothic"/>
            <w:lang w:val="en-IN"/>
          </w:rPr>
          <w:t xml:space="preserve">, </w:t>
        </w:r>
      </w:ins>
      <w:ins w:id="274" w:author="Ericsson_0324" w:date="2021-03-24T13:57:00Z">
        <w:r w:rsidR="006C689D">
          <w:rPr>
            <w:rFonts w:eastAsia="Malgun Gothic"/>
            <w:lang w:val="en-IN"/>
          </w:rPr>
          <w:t xml:space="preserve">requested </w:t>
        </w:r>
      </w:ins>
      <w:ins w:id="275" w:author="Ericsson_0324" w:date="2021-03-24T13:58:00Z">
        <w:r w:rsidR="00660A97">
          <w:rPr>
            <w:rFonts w:eastAsia="Malgun Gothic"/>
            <w:lang w:val="en-IN"/>
          </w:rPr>
          <w:t>po</w:t>
        </w:r>
      </w:ins>
      <w:ins w:id="276" w:author="Ericsson_0324" w:date="2021-03-24T13:59:00Z">
        <w:r w:rsidR="00660A97">
          <w:rPr>
            <w:rFonts w:eastAsia="Malgun Gothic"/>
            <w:lang w:val="en-IN"/>
          </w:rPr>
          <w:t xml:space="preserve">licy </w:t>
        </w:r>
        <w:proofErr w:type="gramStart"/>
        <w:r w:rsidR="00660A97">
          <w:rPr>
            <w:rFonts w:eastAsia="Malgun Gothic"/>
            <w:lang w:val="en-IN"/>
          </w:rPr>
          <w:t>informatio</w:t>
        </w:r>
        <w:r w:rsidR="00660A97" w:rsidRPr="00F23821">
          <w:rPr>
            <w:rFonts w:eastAsia="Malgun Gothic"/>
            <w:lang w:val="en-IN"/>
          </w:rPr>
          <w:t xml:space="preserve">n, </w:t>
        </w:r>
      </w:ins>
      <w:ins w:id="277" w:author="Lenovo r01" w:date="2021-02-26T12:44:00Z">
        <w:r w:rsidR="00772B15" w:rsidRPr="00F23821">
          <w:rPr>
            <w:rFonts w:eastAsia="Malgun Gothic"/>
            <w:lang w:val="en-IN"/>
          </w:rPr>
          <w:t xml:space="preserve"> a</w:t>
        </w:r>
        <w:proofErr w:type="gramEnd"/>
        <w:r w:rsidR="00772B15" w:rsidRPr="00F23821">
          <w:rPr>
            <w:rFonts w:eastAsia="Malgun Gothic"/>
            <w:lang w:val="en-IN"/>
          </w:rPr>
          <w:t xml:space="preserve"> UUAA Authorization Payload</w:t>
        </w:r>
      </w:ins>
      <w:ins w:id="278" w:author="RG" w:date="2021-01-20T09:33:00Z">
        <w:r w:rsidR="00B24038" w:rsidRPr="00F23821">
          <w:rPr>
            <w:rFonts w:eastAsia="Malgun Gothic"/>
            <w:lang w:val="en-IN"/>
          </w:rPr>
          <w:t>.</w:t>
        </w:r>
      </w:ins>
      <w:ins w:id="279" w:author="RG" w:date="2021-01-20T09:35:00Z">
        <w:r w:rsidR="00D86669">
          <w:rPr>
            <w:rFonts w:eastAsia="Malgun Gothic"/>
            <w:lang w:val="en-IN"/>
          </w:rPr>
          <w:br/>
        </w:r>
        <w:r w:rsidR="00D86669">
          <w:t xml:space="preserve">From </w:t>
        </w:r>
        <w:r w:rsidR="00D86669">
          <w:rPr>
            <w:lang w:val="en-IN"/>
          </w:rPr>
          <w:t xml:space="preserve">USS to </w:t>
        </w:r>
      </w:ins>
      <w:ins w:id="280" w:author="QC-01" w:date="2021-04-02T11:11:00Z">
        <w:r w:rsidR="00845F00">
          <w:rPr>
            <w:lang w:val="en-IN"/>
          </w:rPr>
          <w:t>UA</w:t>
        </w:r>
      </w:ins>
      <w:ins w:id="281" w:author="QC-01" w:date="2021-04-02T11:12:00Z">
        <w:r w:rsidR="00845F00">
          <w:rPr>
            <w:lang w:val="en-IN"/>
          </w:rPr>
          <w:t>S NF</w:t>
        </w:r>
      </w:ins>
      <w:ins w:id="282" w:author="Ericsson_0325" w:date="2021-04-05T07:44:00Z">
        <w:r w:rsidR="004C775F">
          <w:rPr>
            <w:lang w:val="en-IN"/>
          </w:rPr>
          <w:t>/NEF</w:t>
        </w:r>
      </w:ins>
      <w:ins w:id="283" w:author="RG" w:date="2021-01-20T09:35:00Z">
        <w:r w:rsidR="00D86669">
          <w:rPr>
            <w:lang w:val="en-IN"/>
          </w:rPr>
          <w:t xml:space="preserve">: </w:t>
        </w:r>
      </w:ins>
      <w:ins w:id="284" w:author="RG" w:date="2021-01-27T14:34:00Z">
        <w:r w:rsidR="001A59FB" w:rsidRPr="00657BAF">
          <w:rPr>
            <w:highlight w:val="yellow"/>
          </w:rPr>
          <w:t>T8</w:t>
        </w:r>
      </w:ins>
      <w:ins w:id="285" w:author="RG" w:date="2021-01-20T09:35:00Z">
        <w:r w:rsidR="00D86669" w:rsidRPr="00657BAF">
          <w:rPr>
            <w:highlight w:val="yellow"/>
          </w:rPr>
          <w:t>_Auth_Response</w:t>
        </w:r>
      </w:ins>
      <w:ins w:id="286" w:author="RG" w:date="2021-01-20T09:36:00Z">
        <w:r w:rsidR="00AB275C" w:rsidRPr="00657BAF">
          <w:rPr>
            <w:highlight w:val="yellow"/>
          </w:rPr>
          <w:t>.</w:t>
        </w:r>
      </w:ins>
    </w:p>
    <w:p w14:paraId="32133F2E" w14:textId="300146FC" w:rsidR="0037402B" w:rsidRDefault="00B24038" w:rsidP="00BC415E">
      <w:pPr>
        <w:pStyle w:val="NO"/>
        <w:rPr>
          <w:ins w:id="287" w:author="RG" w:date="2021-01-20T09:37:00Z"/>
          <w:lang w:val="en-IN"/>
        </w:rPr>
      </w:pPr>
      <w:ins w:id="288" w:author="RG" w:date="2021-01-20T09:33:00Z">
        <w:r>
          <w:rPr>
            <w:lang w:val="en-IN"/>
          </w:rPr>
          <w:t>NOTE 2:  The USS stores a mapping between CAA-Level UAV ID and the External Identifier. The External Identifier and/or UAV IP Address can be used at a later point by the USS for accessing various services exposed by 3GPP network e.g. location information retrieval, monitoring event configuration etc.</w:t>
        </w:r>
        <w:r>
          <w:rPr>
            <w:lang w:val="en-IN"/>
          </w:rPr>
          <w:br/>
          <w:t>The External Identifier and/or UAV IP Address can be used at a later point by the USS for requesting dedicated policies for e.g. C2, etc.</w:t>
        </w:r>
      </w:ins>
    </w:p>
    <w:p w14:paraId="6A77999B" w14:textId="380BCF9A" w:rsidR="001873F6" w:rsidRPr="001873F6" w:rsidRDefault="001873F6" w:rsidP="001873F6">
      <w:pPr>
        <w:pStyle w:val="B1"/>
        <w:rPr>
          <w:ins w:id="289" w:author="Ericsson_0325" w:date="2021-04-05T09:15:00Z"/>
          <w:i/>
          <w:iCs/>
        </w:rPr>
      </w:pPr>
      <w:ins w:id="290" w:author="Ericsson_0325" w:date="2021-04-05T09:15:00Z">
        <w:r w:rsidRPr="001873F6">
          <w:rPr>
            <w:i/>
            <w:iCs/>
          </w:rPr>
          <w:t>5.</w:t>
        </w:r>
        <w:r w:rsidRPr="001873F6">
          <w:rPr>
            <w:i/>
            <w:iCs/>
          </w:rPr>
          <w:tab/>
          <w:t>The NEF confirms the successful authentication/authorization of the PDU Session. The NEF may provide:</w:t>
        </w:r>
      </w:ins>
    </w:p>
    <w:p w14:paraId="094CC8EC" w14:textId="77777777" w:rsidR="001873F6" w:rsidRPr="001873F6" w:rsidRDefault="001873F6" w:rsidP="001873F6">
      <w:pPr>
        <w:pStyle w:val="B2"/>
        <w:rPr>
          <w:ins w:id="291" w:author="Ericsson_0325" w:date="2021-04-05T09:15:00Z"/>
          <w:i/>
          <w:iCs/>
        </w:rPr>
      </w:pPr>
      <w:ins w:id="292" w:author="Ericsson_0325" w:date="2021-04-05T09:15:00Z">
        <w:r w:rsidRPr="001873F6">
          <w:rPr>
            <w:i/>
            <w:iCs/>
          </w:rPr>
          <w:t>-</w:t>
        </w:r>
        <w:r w:rsidRPr="001873F6">
          <w:rPr>
            <w:i/>
            <w:iCs/>
          </w:rPr>
          <w:tab/>
          <w:t>an SM PDU DN Response Container to the SMF to indicate successful authentication/</w:t>
        </w:r>
        <w:proofErr w:type="gramStart"/>
        <w:r w:rsidRPr="001873F6">
          <w:rPr>
            <w:i/>
            <w:iCs/>
          </w:rPr>
          <w:t>authorization;</w:t>
        </w:r>
        <w:proofErr w:type="gramEnd"/>
      </w:ins>
    </w:p>
    <w:p w14:paraId="61C4B1A4" w14:textId="77777777" w:rsidR="001873F6" w:rsidRPr="001873F6" w:rsidRDefault="001873F6" w:rsidP="001873F6">
      <w:pPr>
        <w:pStyle w:val="B2"/>
        <w:rPr>
          <w:ins w:id="293" w:author="Ericsson_0325" w:date="2021-04-05T09:15:00Z"/>
          <w:i/>
          <w:iCs/>
        </w:rPr>
      </w:pPr>
      <w:ins w:id="294" w:author="Ericsson_0325" w:date="2021-04-05T09:15:00Z">
        <w:r w:rsidRPr="001873F6">
          <w:rPr>
            <w:i/>
            <w:iCs/>
          </w:rPr>
          <w:t>-</w:t>
        </w:r>
        <w:r w:rsidRPr="001873F6">
          <w:rPr>
            <w:i/>
            <w:iCs/>
          </w:rPr>
          <w:tab/>
          <w:t xml:space="preserve">DN Authorization Data provided by the AF in step </w:t>
        </w:r>
        <w:proofErr w:type="gramStart"/>
        <w:r w:rsidRPr="001873F6">
          <w:rPr>
            <w:i/>
            <w:iCs/>
          </w:rPr>
          <w:t>4;</w:t>
        </w:r>
        <w:proofErr w:type="gramEnd"/>
      </w:ins>
    </w:p>
    <w:p w14:paraId="51DFCB5A" w14:textId="77777777" w:rsidR="001873F6" w:rsidRPr="001873F6" w:rsidRDefault="001873F6" w:rsidP="001873F6">
      <w:pPr>
        <w:pStyle w:val="B2"/>
        <w:rPr>
          <w:ins w:id="295" w:author="Ericsson_0325" w:date="2021-04-05T09:15:00Z"/>
          <w:i/>
          <w:iCs/>
        </w:rPr>
      </w:pPr>
      <w:ins w:id="296" w:author="Ericsson_0325" w:date="2021-04-05T09:15:00Z">
        <w:r w:rsidRPr="001873F6">
          <w:rPr>
            <w:i/>
            <w:iCs/>
          </w:rPr>
          <w:t>-</w:t>
        </w:r>
        <w:r w:rsidRPr="001873F6">
          <w:rPr>
            <w:i/>
            <w:iCs/>
          </w:rPr>
          <w:tab/>
          <w:t>an IP address (or IPV6 Prefix) for the PDU Session.</w:t>
        </w:r>
      </w:ins>
    </w:p>
    <w:p w14:paraId="674AD33B" w14:textId="6C4B0211" w:rsidR="0072588D" w:rsidRDefault="001873F6" w:rsidP="00CF5E50">
      <w:pPr>
        <w:pStyle w:val="B1"/>
        <w:rPr>
          <w:ins w:id="297" w:author="Ericsson_0325" w:date="2021-03-25T08:17:00Z"/>
        </w:rPr>
      </w:pPr>
      <w:ins w:id="298" w:author="Ericsson_0325" w:date="2021-04-05T09:15:00Z">
        <w:r w:rsidRPr="001873F6">
          <w:rPr>
            <w:i/>
            <w:iCs/>
          </w:rPr>
          <w:t>6.</w:t>
        </w:r>
        <w:r w:rsidRPr="001873F6">
          <w:rPr>
            <w:i/>
            <w:iCs/>
          </w:rPr>
          <w:tab/>
          <w:t>The PDU Session establishment continues and completes. In the step 7b of the Figure 4.3.2.2.1-1, if the SMF receives the DN Authorization Profile Index in DN Authorization Data from the NEF, it sends the DN Authorization Profile Index to retrieve the PDU Session related policy information (described in TS 23.503 [20] clause 6.4) and the PCC rule(s) (described in TS 23.503 [20] clause 6.3) from the PCF. If the SMF receives the DN authorized Session AMBR in DN Authorization Data from the NEF, it sends the DN authorized Session AMBR within the Session AMBR to the PCF to retrieve the authorized Session AMBR (described in TS 23.503 [20] clause 6.4).</w:t>
        </w:r>
      </w:ins>
      <w:ins w:id="299" w:author="RG" w:date="2021-01-20T09:42:00Z">
        <w:r w:rsidR="00DC4838">
          <w:br/>
        </w:r>
      </w:ins>
      <w:ins w:id="300" w:author="RG" w:date="2021-02-16T08:21:00Z">
        <w:r w:rsidR="00DB404F">
          <w:br/>
        </w:r>
      </w:ins>
      <w:ins w:id="301" w:author="RG" w:date="2021-01-20T09:42:00Z">
        <w:r w:rsidR="00DC4838">
          <w:t xml:space="preserve">The </w:t>
        </w:r>
      </w:ins>
      <w:ins w:id="302" w:author="RG" w:date="2021-01-20T09:43:00Z">
        <w:r w:rsidR="00A47972">
          <w:t xml:space="preserve">UUAA result </w:t>
        </w:r>
        <w:r w:rsidR="006C5F81">
          <w:t>is transfe</w:t>
        </w:r>
      </w:ins>
      <w:ins w:id="303" w:author="RG" w:date="2021-01-20T09:44:00Z">
        <w:r w:rsidR="001E2DA9">
          <w:t>r</w:t>
        </w:r>
      </w:ins>
      <w:ins w:id="304" w:author="RG" w:date="2021-01-20T09:43:00Z">
        <w:r w:rsidR="006C5F81">
          <w:t xml:space="preserve">red </w:t>
        </w:r>
      </w:ins>
      <w:ins w:id="305" w:author="RG" w:date="2021-01-20T09:44:00Z">
        <w:r w:rsidR="008D0EC6">
          <w:t>from SMF</w:t>
        </w:r>
      </w:ins>
      <w:ins w:id="306" w:author="RG" w:date="2021-01-20T09:45:00Z">
        <w:r w:rsidR="008D0EC6">
          <w:t xml:space="preserve"> to the UAV/UE </w:t>
        </w:r>
      </w:ins>
      <w:ins w:id="307" w:author="RG" w:date="2021-01-20T09:43:00Z">
        <w:r w:rsidR="006C5F81">
          <w:t>in</w:t>
        </w:r>
      </w:ins>
      <w:ins w:id="308" w:author="Hans Mattsson" w:date="2021-01-28T16:18:00Z">
        <w:r w:rsidR="00AE003A" w:rsidRPr="00100AA6">
          <w:t xml:space="preserve"> a</w:t>
        </w:r>
      </w:ins>
      <w:ins w:id="309" w:author="Lenovo r01" w:date="2021-02-26T13:07:00Z">
        <w:r w:rsidR="00CF289D">
          <w:t xml:space="preserve"> </w:t>
        </w:r>
        <w:r w:rsidR="00CF289D" w:rsidRPr="009856DE">
          <w:t xml:space="preserve">UUAA Authorization Payload within </w:t>
        </w:r>
      </w:ins>
      <w:ins w:id="310" w:author="Ericsson_0325" w:date="2021-03-25T08:18:00Z">
        <w:r w:rsidR="000D574D">
          <w:rPr>
            <w:highlight w:val="yellow"/>
          </w:rPr>
          <w:t>a c</w:t>
        </w:r>
      </w:ins>
      <w:ins w:id="311" w:author="RG" w:date="2021-01-27T15:57:00Z">
        <w:r w:rsidR="003C22B5" w:rsidRPr="00B825E3">
          <w:rPr>
            <w:highlight w:val="yellow"/>
          </w:rPr>
          <w:t>ontainer</w:t>
        </w:r>
      </w:ins>
      <w:ins w:id="312" w:author="RG" w:date="2021-01-20T09:43:00Z">
        <w:r w:rsidR="006C5F81">
          <w:t xml:space="preserve"> </w:t>
        </w:r>
      </w:ins>
      <w:ins w:id="313" w:author="RG" w:date="2021-02-02T14:35:00Z">
        <w:r w:rsidR="0051519E">
          <w:t xml:space="preserve">as </w:t>
        </w:r>
      </w:ins>
      <w:ins w:id="314" w:author="RG" w:date="2021-01-20T09:43:00Z">
        <w:r w:rsidR="006C5F81">
          <w:t xml:space="preserve">in step </w:t>
        </w:r>
      </w:ins>
      <w:ins w:id="315" w:author="Ericsson_0325" w:date="2021-03-25T08:17:00Z">
        <w:r w:rsidR="00A57177">
          <w:t>11</w:t>
        </w:r>
      </w:ins>
      <w:ins w:id="316" w:author="RG" w:date="2021-01-20T09:44:00Z">
        <w:r w:rsidR="006C5F81">
          <w:t>, 12 and 13</w:t>
        </w:r>
        <w:r w:rsidR="001E2DA9">
          <w:t xml:space="preserve"> in </w:t>
        </w:r>
      </w:ins>
      <w:ins w:id="317" w:author="RG" w:date="2021-02-08T11:00:00Z">
        <w:r w:rsidR="00D056A5">
          <w:t xml:space="preserve">3GPP </w:t>
        </w:r>
      </w:ins>
      <w:ins w:id="318" w:author="RG" w:date="2021-01-20T09:44:00Z">
        <w:r w:rsidR="001E2DA9">
          <w:t>TS</w:t>
        </w:r>
      </w:ins>
      <w:ins w:id="319" w:author="RG" w:date="2021-02-08T11:00:00Z">
        <w:r w:rsidR="00D056A5">
          <w:t xml:space="preserve"> </w:t>
        </w:r>
      </w:ins>
      <w:ins w:id="320" w:author="RG" w:date="2021-01-20T09:44:00Z">
        <w:r w:rsidR="001E2DA9">
          <w:t>23.502</w:t>
        </w:r>
      </w:ins>
      <w:ins w:id="321" w:author="RG" w:date="2021-02-03T06:39:00Z">
        <w:r w:rsidR="00237C26">
          <w:t xml:space="preserve"> [</w:t>
        </w:r>
      </w:ins>
      <w:ins w:id="322" w:author="Ericsson_0301" w:date="2021-03-01T09:08:00Z">
        <w:r w:rsidR="00E708AB">
          <w:t>3</w:t>
        </w:r>
      </w:ins>
      <w:ins w:id="323" w:author="RG" w:date="2021-02-03T06:39:00Z">
        <w:r w:rsidR="00237C26">
          <w:t>]</w:t>
        </w:r>
      </w:ins>
      <w:ins w:id="324" w:author="RG" w:date="2021-01-20T09:44:00Z">
        <w:r w:rsidR="001E2DA9">
          <w:t xml:space="preserve"> figure 4.3.2.2.1-1.</w:t>
        </w:r>
      </w:ins>
    </w:p>
    <w:p w14:paraId="0B43FA58" w14:textId="1B470704" w:rsidR="009621E2" w:rsidRDefault="001E68DE" w:rsidP="001E68DE">
      <w:pPr>
        <w:pStyle w:val="NO"/>
        <w:rPr>
          <w:ins w:id="325" w:author="RG" w:date="2021-01-20T09:47:00Z"/>
        </w:rPr>
      </w:pPr>
      <w:ins w:id="326" w:author="Ericsson_0325" w:date="2021-03-30T17:12:00Z">
        <w:r w:rsidRPr="001E68DE">
          <w:t xml:space="preserve">NOTE </w:t>
        </w:r>
      </w:ins>
      <w:ins w:id="327" w:author="Ericsson_0325" w:date="2021-03-30T17:13:00Z">
        <w:r w:rsidRPr="001E68DE">
          <w:t>3</w:t>
        </w:r>
      </w:ins>
      <w:ins w:id="328" w:author="Ericsson_0325" w:date="2021-03-25T08:17:00Z">
        <w:r w:rsidR="009621E2" w:rsidRPr="001E68DE">
          <w:t xml:space="preserve">: The definition of the </w:t>
        </w:r>
        <w:proofErr w:type="spellStart"/>
        <w:r w:rsidR="009621E2" w:rsidRPr="001E68DE">
          <w:t>contanier</w:t>
        </w:r>
        <w:proofErr w:type="spellEnd"/>
        <w:r w:rsidR="009621E2" w:rsidRPr="001E68DE">
          <w:t xml:space="preserve"> is for stage 3 to </w:t>
        </w:r>
      </w:ins>
      <w:ins w:id="329" w:author="Ericsson_0325" w:date="2021-03-25T08:24:00Z">
        <w:r w:rsidR="00353FE5" w:rsidRPr="001E68DE">
          <w:t>specify</w:t>
        </w:r>
      </w:ins>
      <w:ins w:id="330" w:author="Ericsson_0325" w:date="2021-03-25T08:17:00Z">
        <w:r w:rsidR="009621E2" w:rsidRPr="001E68DE">
          <w:t>.</w:t>
        </w:r>
      </w:ins>
    </w:p>
    <w:p w14:paraId="578B6B6E" w14:textId="7685D954" w:rsidR="00843EAC" w:rsidRPr="00A0154A" w:rsidRDefault="00843EAC" w:rsidP="00A0154A">
      <w:pPr>
        <w:pStyle w:val="NO"/>
      </w:pPr>
      <w:ins w:id="331" w:author="RG" w:date="2021-01-20T09:47:00Z">
        <w:r>
          <w:t xml:space="preserve">NOTE </w:t>
        </w:r>
      </w:ins>
      <w:ins w:id="332" w:author="Ericsson_0325" w:date="2021-03-30T17:13:00Z">
        <w:r w:rsidR="001E68DE">
          <w:t>4</w:t>
        </w:r>
      </w:ins>
      <w:ins w:id="333" w:author="RG" w:date="2021-01-20T09:47:00Z">
        <w:r>
          <w:t>:</w:t>
        </w:r>
        <w:r>
          <w:tab/>
          <w:t>I</w:t>
        </w:r>
        <w:r w:rsidRPr="00604EF8">
          <w:rPr>
            <w:rFonts w:eastAsia="Malgun Gothic"/>
            <w:lang w:val="en-IN"/>
          </w:rPr>
          <w:t>f</w:t>
        </w:r>
        <w:r w:rsidRPr="00604EF8">
          <w:t xml:space="preserve"> C2 information</w:t>
        </w:r>
      </w:ins>
      <w:ins w:id="334" w:author="RG" w:date="2021-02-17T07:19:00Z">
        <w:r w:rsidR="007942D6">
          <w:t xml:space="preserve"> </w:t>
        </w:r>
      </w:ins>
      <w:ins w:id="335" w:author="Ericsson_0301" w:date="2021-03-01T09:08:00Z">
        <w:r w:rsidR="00E708AB">
          <w:t xml:space="preserve">is available </w:t>
        </w:r>
      </w:ins>
      <w:ins w:id="336" w:author="RG" w:date="2021-02-17T07:19:00Z">
        <w:r w:rsidR="007942D6">
          <w:t>from</w:t>
        </w:r>
      </w:ins>
      <w:ins w:id="337" w:author="RG" w:date="2021-01-20T09:47:00Z">
        <w:r w:rsidRPr="00604EF8">
          <w:t xml:space="preserve"> USS during the initial PDU Session Establishment procedure</w:t>
        </w:r>
        <w:r w:rsidRPr="00604EF8">
          <w:rPr>
            <w:rFonts w:eastAsia="Malgun Gothic"/>
            <w:lang w:val="en-IN"/>
          </w:rPr>
          <w:t xml:space="preserve"> the SMF </w:t>
        </w:r>
      </w:ins>
      <w:ins w:id="338" w:author="Ericsson-S3" w:date="2021-03-01T07:48:00Z">
        <w:r w:rsidR="007F56D4">
          <w:rPr>
            <w:rFonts w:eastAsia="Malgun Gothic"/>
            <w:lang w:val="en-IN"/>
          </w:rPr>
          <w:t>can</w:t>
        </w:r>
      </w:ins>
      <w:ins w:id="339" w:author="RG" w:date="2021-01-20T09:47:00Z">
        <w:r w:rsidRPr="00604EF8">
          <w:rPr>
            <w:rFonts w:eastAsia="Malgun Gothic"/>
            <w:lang w:val="en-IN"/>
          </w:rPr>
          <w:t xml:space="preserve"> interact with the PCF to set</w:t>
        </w:r>
        <w:r>
          <w:rPr>
            <w:rFonts w:eastAsia="Malgun Gothic"/>
            <w:lang w:val="en-IN"/>
          </w:rPr>
          <w:t xml:space="preserve"> </w:t>
        </w:r>
        <w:r w:rsidRPr="00604EF8">
          <w:rPr>
            <w:rFonts w:eastAsia="Malgun Gothic"/>
            <w:lang w:val="en-IN"/>
          </w:rPr>
          <w:t>up PCC rule(s) for the C2 communication.</w:t>
        </w:r>
      </w:ins>
    </w:p>
    <w:p w14:paraId="711FAFBD" w14:textId="77777777" w:rsidR="0002563B" w:rsidRDefault="0002563B" w:rsidP="004539CF">
      <w:pPr>
        <w:ind w:left="568" w:hanging="284"/>
        <w:rPr>
          <w:ins w:id="340" w:author="RG" w:date="2021-01-20T09:55:00Z"/>
          <w:rFonts w:eastAsia="Times New Roman"/>
          <w:lang w:eastAsia="ko-KR"/>
        </w:rPr>
      </w:pPr>
    </w:p>
    <w:p w14:paraId="0E7C65C8" w14:textId="65AB351E" w:rsidR="0002563B" w:rsidRPr="000D6B59" w:rsidRDefault="005A50C8" w:rsidP="009424F4">
      <w:pPr>
        <w:pStyle w:val="Heading4"/>
        <w:rPr>
          <w:ins w:id="341" w:author="RG" w:date="2021-01-20T09:57:00Z"/>
          <w:rFonts w:eastAsia="Times New Roman"/>
        </w:rPr>
      </w:pPr>
      <w:ins w:id="342" w:author="RG" w:date="2021-01-27T08:31:00Z">
        <w:r>
          <w:rPr>
            <w:rFonts w:eastAsia="Times New Roman"/>
          </w:rPr>
          <w:t>5.2.3.</w:t>
        </w:r>
      </w:ins>
      <w:ins w:id="343" w:author="RG" w:date="2021-02-02T13:54:00Z">
        <w:r w:rsidR="00973CDC">
          <w:rPr>
            <w:rFonts w:eastAsia="Times New Roman"/>
          </w:rPr>
          <w:t>3</w:t>
        </w:r>
      </w:ins>
      <w:ins w:id="344" w:author="RG" w:date="2021-01-20T09:57:00Z">
        <w:r w:rsidR="0002563B" w:rsidRPr="000D6B59">
          <w:rPr>
            <w:rFonts w:eastAsia="Times New Roman"/>
          </w:rPr>
          <w:tab/>
        </w:r>
        <w:r w:rsidR="0002563B" w:rsidRPr="002E270E">
          <w:t>USS UAV Authorization/Authentication (UUAA)</w:t>
        </w:r>
        <w:r w:rsidR="0002563B">
          <w:rPr>
            <w:rFonts w:eastAsia="Times New Roman"/>
          </w:rPr>
          <w:t xml:space="preserve"> during</w:t>
        </w:r>
      </w:ins>
      <w:ins w:id="345" w:author="Ericsson_0301" w:date="2021-03-01T09:09:00Z">
        <w:r w:rsidR="007A416E">
          <w:rPr>
            <w:rFonts w:eastAsia="Times New Roman"/>
          </w:rPr>
          <w:t xml:space="preserve"> default PDN connection at</w:t>
        </w:r>
      </w:ins>
      <w:ins w:id="346" w:author="RG" w:date="2021-01-20T09:57:00Z">
        <w:r w:rsidR="0002563B" w:rsidRPr="00D100AC">
          <w:rPr>
            <w:rFonts w:eastAsia="Times New Roman"/>
          </w:rPr>
          <w:t xml:space="preserve"> </w:t>
        </w:r>
        <w:r w:rsidR="0002563B">
          <w:rPr>
            <w:rFonts w:eastAsia="Times New Roman"/>
          </w:rPr>
          <w:t>Attach</w:t>
        </w:r>
      </w:ins>
      <w:ins w:id="347" w:author="Ericsson-S4" w:date="2021-04-05T12:58:00Z">
        <w:r w:rsidR="001C6316">
          <w:rPr>
            <w:rFonts w:eastAsia="Times New Roman"/>
          </w:rPr>
          <w:t xml:space="preserve"> for EPS</w:t>
        </w:r>
      </w:ins>
    </w:p>
    <w:p w14:paraId="2761442B" w14:textId="69A69F08" w:rsidR="008A7B1A" w:rsidRDefault="008A7B1A" w:rsidP="004539CF">
      <w:pPr>
        <w:ind w:left="568" w:hanging="284"/>
        <w:rPr>
          <w:ins w:id="348" w:author="RG" w:date="2021-01-20T11:09:00Z"/>
          <w:rFonts w:eastAsia="Times New Roman"/>
          <w:lang w:eastAsia="ko-KR"/>
        </w:rPr>
      </w:pPr>
    </w:p>
    <w:p w14:paraId="3315B675" w14:textId="09E9EB50" w:rsidR="00BC52EB" w:rsidRDefault="00605F2B" w:rsidP="0005398C">
      <w:pPr>
        <w:rPr>
          <w:ins w:id="349" w:author="RG" w:date="2021-01-20T11:21:00Z"/>
          <w:lang w:eastAsia="ko-KR"/>
        </w:rPr>
      </w:pPr>
      <w:ins w:id="350" w:author="RG" w:date="2021-01-20T11:15:00Z">
        <w:r>
          <w:rPr>
            <w:lang w:eastAsia="ko-KR"/>
          </w:rPr>
          <w:t xml:space="preserve">In the figure </w:t>
        </w:r>
      </w:ins>
      <w:ins w:id="351" w:author="RG" w:date="2021-02-02T13:57:00Z">
        <w:r w:rsidR="00E35EB9">
          <w:rPr>
            <w:lang w:eastAsia="ko-KR"/>
          </w:rPr>
          <w:t>5.2.3.</w:t>
        </w:r>
        <w:r w:rsidR="00B65C88">
          <w:rPr>
            <w:lang w:eastAsia="ko-KR"/>
          </w:rPr>
          <w:t>3</w:t>
        </w:r>
      </w:ins>
      <w:ins w:id="352" w:author="RG" w:date="2021-01-20T11:16:00Z">
        <w:r>
          <w:rPr>
            <w:lang w:eastAsia="ko-KR"/>
          </w:rPr>
          <w:t xml:space="preserve">-1 </w:t>
        </w:r>
        <w:r w:rsidR="00911DC3">
          <w:rPr>
            <w:lang w:eastAsia="ko-KR"/>
          </w:rPr>
          <w:t xml:space="preserve">two options </w:t>
        </w:r>
        <w:r w:rsidR="00902957">
          <w:rPr>
            <w:lang w:eastAsia="ko-KR"/>
          </w:rPr>
          <w:t>are s</w:t>
        </w:r>
      </w:ins>
      <w:ins w:id="353" w:author="RG" w:date="2021-02-08T11:11:00Z">
        <w:r w:rsidR="003E690C">
          <w:rPr>
            <w:lang w:eastAsia="ko-KR"/>
          </w:rPr>
          <w:t>pecified</w:t>
        </w:r>
      </w:ins>
      <w:ins w:id="354" w:author="RG" w:date="2021-01-20T11:16:00Z">
        <w:r w:rsidR="00902957">
          <w:rPr>
            <w:lang w:eastAsia="ko-KR"/>
          </w:rPr>
          <w:t xml:space="preserve"> </w:t>
        </w:r>
        <w:r w:rsidR="00911DC3">
          <w:rPr>
            <w:lang w:eastAsia="ko-KR"/>
          </w:rPr>
          <w:t>for the</w:t>
        </w:r>
        <w:r w:rsidR="00902957">
          <w:rPr>
            <w:lang w:eastAsia="ko-KR"/>
          </w:rPr>
          <w:t xml:space="preserve"> </w:t>
        </w:r>
      </w:ins>
      <w:ins w:id="355" w:author="RG" w:date="2021-02-02T13:58:00Z">
        <w:r w:rsidR="00871BF3">
          <w:rPr>
            <w:lang w:eastAsia="ko-KR"/>
          </w:rPr>
          <w:t>execution</w:t>
        </w:r>
      </w:ins>
      <w:ins w:id="356" w:author="RG" w:date="2021-01-20T11:16:00Z">
        <w:r w:rsidR="00911DC3">
          <w:rPr>
            <w:lang w:eastAsia="ko-KR"/>
          </w:rPr>
          <w:t xml:space="preserve"> </w:t>
        </w:r>
      </w:ins>
      <w:ins w:id="357" w:author="RG" w:date="2021-01-20T11:17:00Z">
        <w:r w:rsidR="00902957">
          <w:rPr>
            <w:lang w:eastAsia="ko-KR"/>
          </w:rPr>
          <w:t xml:space="preserve">of the </w:t>
        </w:r>
      </w:ins>
      <w:ins w:id="358" w:author="RG" w:date="2021-01-20T11:16:00Z">
        <w:r w:rsidR="00911DC3">
          <w:rPr>
            <w:lang w:eastAsia="ko-KR"/>
          </w:rPr>
          <w:t>UUAA</w:t>
        </w:r>
      </w:ins>
      <w:ins w:id="359" w:author="RG" w:date="2021-01-20T11:17:00Z">
        <w:r w:rsidR="00551A7E">
          <w:rPr>
            <w:lang w:eastAsia="ko-KR"/>
          </w:rPr>
          <w:t xml:space="preserve">. Option 1 </w:t>
        </w:r>
      </w:ins>
      <w:ins w:id="360" w:author="RG" w:date="2021-02-02T14:37:00Z">
        <w:r w:rsidR="0048526D">
          <w:rPr>
            <w:lang w:eastAsia="ko-KR"/>
          </w:rPr>
          <w:t xml:space="preserve">(i.e. step </w:t>
        </w:r>
      </w:ins>
      <w:ins w:id="361" w:author="Nokia-6" w:date="2021-03-03T11:28:00Z">
        <w:r w:rsidR="001A61BD">
          <w:rPr>
            <w:lang w:eastAsia="ko-KR"/>
          </w:rPr>
          <w:t>2</w:t>
        </w:r>
      </w:ins>
      <w:ins w:id="362" w:author="RG" w:date="2021-02-02T14:37:00Z">
        <w:r w:rsidR="0048526D">
          <w:rPr>
            <w:lang w:eastAsia="ko-KR"/>
          </w:rPr>
          <w:t xml:space="preserve"> in figure 5.2.3.3-1) </w:t>
        </w:r>
      </w:ins>
      <w:ins w:id="363" w:author="RG" w:date="2021-01-20T11:17:00Z">
        <w:r w:rsidR="00551A7E">
          <w:rPr>
            <w:lang w:eastAsia="ko-KR"/>
          </w:rPr>
          <w:t xml:space="preserve">can be used if </w:t>
        </w:r>
      </w:ins>
      <w:ins w:id="364" w:author="RG" w:date="2021-01-20T11:18:00Z">
        <w:r w:rsidR="00B21AC3">
          <w:rPr>
            <w:lang w:eastAsia="ko-KR"/>
          </w:rPr>
          <w:t xml:space="preserve">the timing of the UUAA </w:t>
        </w:r>
        <w:r w:rsidR="00ED0BCB">
          <w:rPr>
            <w:lang w:eastAsia="ko-KR"/>
          </w:rPr>
          <w:t>is not seen as an issue to perform the A</w:t>
        </w:r>
      </w:ins>
      <w:ins w:id="365" w:author="RG" w:date="2021-01-20T11:19:00Z">
        <w:r w:rsidR="00ED0BCB">
          <w:rPr>
            <w:lang w:eastAsia="ko-KR"/>
          </w:rPr>
          <w:t xml:space="preserve">ttach procedure. </w:t>
        </w:r>
        <w:r w:rsidR="00816192">
          <w:rPr>
            <w:lang w:eastAsia="ko-KR"/>
          </w:rPr>
          <w:t xml:space="preserve">Option 2 </w:t>
        </w:r>
      </w:ins>
      <w:ins w:id="366" w:author="RG" w:date="2021-02-02T14:37:00Z">
        <w:r w:rsidR="0048526D">
          <w:rPr>
            <w:lang w:eastAsia="ko-KR"/>
          </w:rPr>
          <w:t xml:space="preserve">(i.e. step </w:t>
        </w:r>
      </w:ins>
      <w:ins w:id="367" w:author="Nokia-6" w:date="2021-03-03T11:28:00Z">
        <w:r w:rsidR="001A61BD">
          <w:rPr>
            <w:lang w:eastAsia="ko-KR"/>
          </w:rPr>
          <w:t>4</w:t>
        </w:r>
      </w:ins>
      <w:ins w:id="368" w:author="Ericsson_0325" w:date="2021-03-25T08:21:00Z">
        <w:r w:rsidR="00964517">
          <w:rPr>
            <w:lang w:eastAsia="ko-KR"/>
          </w:rPr>
          <w:t xml:space="preserve"> and </w:t>
        </w:r>
        <w:r w:rsidR="00986139">
          <w:rPr>
            <w:lang w:eastAsia="ko-KR"/>
          </w:rPr>
          <w:t>6</w:t>
        </w:r>
      </w:ins>
      <w:ins w:id="369" w:author="RG" w:date="2021-02-02T14:37:00Z">
        <w:r w:rsidR="0048526D">
          <w:rPr>
            <w:lang w:eastAsia="ko-KR"/>
          </w:rPr>
          <w:t xml:space="preserve"> in figure 5.2.3.3-1) </w:t>
        </w:r>
      </w:ins>
      <w:ins w:id="370" w:author="RG" w:date="2021-01-20T11:19:00Z">
        <w:r w:rsidR="00816192">
          <w:rPr>
            <w:lang w:eastAsia="ko-KR"/>
          </w:rPr>
          <w:t>has to be used if the timing for the UUAA</w:t>
        </w:r>
        <w:r w:rsidR="004153B0">
          <w:rPr>
            <w:lang w:eastAsia="ko-KR"/>
          </w:rPr>
          <w:t xml:space="preserve"> is seen as too</w:t>
        </w:r>
      </w:ins>
      <w:ins w:id="371" w:author="RG" w:date="2021-01-20T11:20:00Z">
        <w:r w:rsidR="004153B0">
          <w:rPr>
            <w:lang w:eastAsia="ko-KR"/>
          </w:rPr>
          <w:t xml:space="preserve"> long</w:t>
        </w:r>
      </w:ins>
      <w:ins w:id="372" w:author="RG" w:date="2021-02-02T14:00:00Z">
        <w:r w:rsidR="00775F30">
          <w:rPr>
            <w:lang w:eastAsia="ko-KR"/>
          </w:rPr>
          <w:t xml:space="preserve"> </w:t>
        </w:r>
      </w:ins>
      <w:ins w:id="373" w:author="RG" w:date="2021-01-20T11:20:00Z">
        <w:r w:rsidR="004153B0">
          <w:rPr>
            <w:lang w:eastAsia="ko-KR"/>
          </w:rPr>
          <w:t xml:space="preserve">and </w:t>
        </w:r>
      </w:ins>
      <w:ins w:id="374" w:author="Ericsson-S3" w:date="2021-03-02T13:59:00Z">
        <w:r w:rsidR="006365D3">
          <w:rPr>
            <w:lang w:eastAsia="ko-KR"/>
          </w:rPr>
          <w:t>may</w:t>
        </w:r>
      </w:ins>
      <w:ins w:id="375" w:author="RG" w:date="2021-01-20T11:20:00Z">
        <w:r w:rsidR="004153B0">
          <w:rPr>
            <w:lang w:eastAsia="ko-KR"/>
          </w:rPr>
          <w:t xml:space="preserve"> have negative effects on the Attach procedure e.g. the Attach proced</w:t>
        </w:r>
      </w:ins>
      <w:ins w:id="376" w:author="Ericsson_0324" w:date="2021-03-24T13:39:00Z">
        <w:r w:rsidR="008E4AF2">
          <w:rPr>
            <w:lang w:eastAsia="ko-KR"/>
          </w:rPr>
          <w:t>u</w:t>
        </w:r>
      </w:ins>
      <w:ins w:id="377" w:author="RG" w:date="2021-01-20T11:20:00Z">
        <w:r w:rsidR="004153B0">
          <w:rPr>
            <w:lang w:eastAsia="ko-KR"/>
          </w:rPr>
          <w:t xml:space="preserve">re </w:t>
        </w:r>
      </w:ins>
      <w:ins w:id="378" w:author="Ericsson-S3" w:date="2021-03-02T13:59:00Z">
        <w:r w:rsidR="006365D3">
          <w:rPr>
            <w:lang w:eastAsia="ko-KR"/>
          </w:rPr>
          <w:t>can</w:t>
        </w:r>
      </w:ins>
      <w:ins w:id="379" w:author="RG" w:date="2021-01-20T11:20:00Z">
        <w:r w:rsidR="004153B0">
          <w:rPr>
            <w:lang w:eastAsia="ko-KR"/>
          </w:rPr>
          <w:t xml:space="preserve"> time-out</w:t>
        </w:r>
        <w:r w:rsidR="00BC52EB">
          <w:rPr>
            <w:lang w:eastAsia="ko-KR"/>
          </w:rPr>
          <w:t xml:space="preserve"> before r</w:t>
        </w:r>
      </w:ins>
      <w:ins w:id="380" w:author="RG" w:date="2021-01-20T11:21:00Z">
        <w:r w:rsidR="00BC52EB">
          <w:rPr>
            <w:lang w:eastAsia="ko-KR"/>
          </w:rPr>
          <w:t xml:space="preserve">esponse have been received </w:t>
        </w:r>
      </w:ins>
      <w:ins w:id="381" w:author="RG" w:date="2021-02-17T07:45:00Z">
        <w:r w:rsidR="0076620E">
          <w:rPr>
            <w:lang w:eastAsia="ko-KR"/>
          </w:rPr>
          <w:t xml:space="preserve">from </w:t>
        </w:r>
      </w:ins>
      <w:ins w:id="382" w:author="RG" w:date="2021-02-02T14:01:00Z">
        <w:r w:rsidR="00775F30">
          <w:rPr>
            <w:lang w:eastAsia="ko-KR"/>
          </w:rPr>
          <w:t>USS</w:t>
        </w:r>
      </w:ins>
      <w:ins w:id="383" w:author="RG" w:date="2021-01-20T11:21:00Z">
        <w:r w:rsidR="00BC52EB">
          <w:rPr>
            <w:lang w:eastAsia="ko-KR"/>
          </w:rPr>
          <w:t>.</w:t>
        </w:r>
      </w:ins>
    </w:p>
    <w:p w14:paraId="382FF85B" w14:textId="421B79A0" w:rsidR="00232D50" w:rsidRDefault="00911DC3" w:rsidP="0005398C">
      <w:pPr>
        <w:rPr>
          <w:ins w:id="384" w:author="RG" w:date="2021-01-20T11:09:00Z"/>
          <w:lang w:eastAsia="ko-KR"/>
        </w:rPr>
      </w:pPr>
      <w:ins w:id="385" w:author="RG" w:date="2021-01-20T11:16:00Z">
        <w:r>
          <w:rPr>
            <w:lang w:eastAsia="ko-KR"/>
          </w:rPr>
          <w:t xml:space="preserve"> </w:t>
        </w:r>
      </w:ins>
    </w:p>
    <w:p w14:paraId="1BDE5F58" w14:textId="56115D13" w:rsidR="0005398C" w:rsidRDefault="00FB60F9" w:rsidP="0005398C">
      <w:pPr>
        <w:rPr>
          <w:ins w:id="386" w:author="Ericsson_0301" w:date="2021-03-01T09:09:00Z"/>
        </w:rPr>
      </w:pPr>
      <w:ins w:id="387" w:author="RG" w:date="2021-02-17T07:55:00Z">
        <w:r w:rsidRPr="00FB60F9">
          <w:t xml:space="preserve"> </w:t>
        </w:r>
      </w:ins>
    </w:p>
    <w:p w14:paraId="044063BD" w14:textId="732C960A" w:rsidR="0050772B" w:rsidRDefault="0050772B" w:rsidP="0005398C">
      <w:pPr>
        <w:rPr>
          <w:ins w:id="388" w:author="Ericsson_0303" w:date="2021-03-03T14:11:00Z"/>
        </w:rPr>
      </w:pPr>
    </w:p>
    <w:p w14:paraId="3DD11586" w14:textId="4230D4BA" w:rsidR="00203E22" w:rsidRPr="000D6B59" w:rsidRDefault="003A413E" w:rsidP="0005398C">
      <w:pPr>
        <w:rPr>
          <w:lang w:eastAsia="ko-KR"/>
        </w:rPr>
      </w:pPr>
      <w:ins w:id="389" w:author="PG" w:date="2021-04-06T11:36:00Z">
        <w:r>
          <w:object w:dxaOrig="11720" w:dyaOrig="7420" w14:anchorId="7F285959">
            <v:shape id="_x0000_i1028" type="#_x0000_t75" style="width:499pt;height:316.15pt" o:ole="">
              <v:imagedata r:id="rId13" o:title=""/>
            </v:shape>
            <o:OLEObject Type="Embed" ProgID="Visio.Drawing.15" ShapeID="_x0000_i1028" DrawAspect="Content" ObjectID="_1679207990" r:id="rId14"/>
          </w:object>
        </w:r>
      </w:ins>
    </w:p>
    <w:p w14:paraId="78B0EA0F" w14:textId="5573E15A" w:rsidR="007942D6" w:rsidRPr="009503F8" w:rsidRDefault="0005398C" w:rsidP="00F638FC">
      <w:pPr>
        <w:pStyle w:val="TF"/>
        <w:rPr>
          <w:noProof/>
        </w:rPr>
      </w:pPr>
      <w:ins w:id="390" w:author="RG" w:date="2021-01-20T11:10:00Z">
        <w:r>
          <w:rPr>
            <w:noProof/>
          </w:rPr>
          <w:t xml:space="preserve">Figure </w:t>
        </w:r>
      </w:ins>
      <w:ins w:id="391" w:author="RG" w:date="2021-01-27T08:31:00Z">
        <w:r w:rsidR="005A50C8">
          <w:rPr>
            <w:noProof/>
          </w:rPr>
          <w:t>5.2.3.</w:t>
        </w:r>
      </w:ins>
      <w:ins w:id="392" w:author="RG" w:date="2021-02-02T13:54:00Z">
        <w:r w:rsidR="00973CDC">
          <w:rPr>
            <w:noProof/>
          </w:rPr>
          <w:t>3</w:t>
        </w:r>
      </w:ins>
      <w:ins w:id="393" w:author="RG" w:date="2021-01-20T11:10:00Z">
        <w:r>
          <w:rPr>
            <w:noProof/>
          </w:rPr>
          <w:t>-1: UUAA during Attach procedure</w:t>
        </w:r>
      </w:ins>
      <w:ins w:id="394" w:author="RG" w:date="2021-01-20T11:15:00Z">
        <w:r w:rsidR="00605F2B">
          <w:rPr>
            <w:noProof/>
          </w:rPr>
          <w:t xml:space="preserve"> in EPS</w:t>
        </w:r>
      </w:ins>
    </w:p>
    <w:p w14:paraId="2EC89540" w14:textId="248B7C19" w:rsidR="00A50942" w:rsidRDefault="00420C2B" w:rsidP="00BC52EB">
      <w:pPr>
        <w:pStyle w:val="B1"/>
        <w:rPr>
          <w:ins w:id="395" w:author="Lenovo r06" w:date="2021-03-03T11:39:00Z"/>
        </w:rPr>
      </w:pPr>
      <w:ins w:id="396" w:author="RG" w:date="2021-01-20T11:25:00Z">
        <w:r>
          <w:rPr>
            <w:noProof/>
            <w:lang w:val="en-US"/>
          </w:rPr>
          <w:t>0</w:t>
        </w:r>
      </w:ins>
      <w:ins w:id="397" w:author="RG" w:date="2021-01-20T11:21:00Z">
        <w:r w:rsidR="00BC52EB">
          <w:rPr>
            <w:noProof/>
            <w:lang w:val="en-US"/>
          </w:rPr>
          <w:t>.</w:t>
        </w:r>
        <w:r w:rsidR="00BC52EB">
          <w:rPr>
            <w:noProof/>
            <w:lang w:val="en-US"/>
          </w:rPr>
          <w:tab/>
        </w:r>
      </w:ins>
      <w:ins w:id="398" w:author="RG" w:date="2021-01-20T11:27:00Z">
        <w:r w:rsidR="00F95EFF">
          <w:rPr>
            <w:noProof/>
            <w:lang w:val="en-US"/>
          </w:rPr>
          <w:t>Steps 1 - 13 in TS23.40</w:t>
        </w:r>
      </w:ins>
      <w:ins w:id="399" w:author="RG" w:date="2021-02-03T06:40:00Z">
        <w:r w:rsidR="008C37DD">
          <w:rPr>
            <w:noProof/>
            <w:lang w:val="en-US"/>
          </w:rPr>
          <w:t>1 [</w:t>
        </w:r>
      </w:ins>
      <w:ins w:id="400" w:author="Ericsson_0324" w:date="2021-03-24T11:38:00Z">
        <w:r w:rsidR="006C173C">
          <w:rPr>
            <w:noProof/>
            <w:lang w:val="en-US"/>
          </w:rPr>
          <w:t>5</w:t>
        </w:r>
      </w:ins>
      <w:ins w:id="401" w:author="RG" w:date="2021-02-03T06:40:00Z">
        <w:r w:rsidR="008C37DD">
          <w:rPr>
            <w:noProof/>
            <w:lang w:val="en-US"/>
          </w:rPr>
          <w:t>]</w:t>
        </w:r>
      </w:ins>
      <w:ins w:id="402" w:author="RG" w:date="2021-01-20T11:27:00Z">
        <w:r w:rsidR="00F95EFF">
          <w:rPr>
            <w:noProof/>
            <w:lang w:val="en-US"/>
          </w:rPr>
          <w:t xml:space="preserve"> </w:t>
        </w:r>
        <w:r w:rsidR="004E1774">
          <w:rPr>
            <w:noProof/>
            <w:lang w:val="en-US"/>
          </w:rPr>
          <w:t>f</w:t>
        </w:r>
      </w:ins>
      <w:ins w:id="403" w:author="RG" w:date="2021-01-20T11:28:00Z">
        <w:r w:rsidR="004E1774">
          <w:rPr>
            <w:noProof/>
            <w:lang w:val="en-US"/>
          </w:rPr>
          <w:t>igure 5.3.2.1-1 and steps 1 - 2 in TS23</w:t>
        </w:r>
        <w:r w:rsidR="00690DF0">
          <w:rPr>
            <w:noProof/>
            <w:lang w:val="en-US"/>
          </w:rPr>
          <w:t>.502</w:t>
        </w:r>
      </w:ins>
      <w:ins w:id="404" w:author="RG" w:date="2021-02-03T06:40:00Z">
        <w:r w:rsidR="008C37DD">
          <w:rPr>
            <w:noProof/>
            <w:lang w:val="en-US"/>
          </w:rPr>
          <w:t xml:space="preserve"> [</w:t>
        </w:r>
      </w:ins>
      <w:ins w:id="405" w:author="Ericsson_0301" w:date="2021-03-01T09:10:00Z">
        <w:r w:rsidR="0050772B">
          <w:rPr>
            <w:noProof/>
            <w:lang w:val="en-US"/>
          </w:rPr>
          <w:t>3</w:t>
        </w:r>
      </w:ins>
      <w:ins w:id="406" w:author="RG" w:date="2021-02-03T06:40:00Z">
        <w:r w:rsidR="008C37DD">
          <w:rPr>
            <w:noProof/>
            <w:lang w:val="en-US"/>
          </w:rPr>
          <w:t>]</w:t>
        </w:r>
      </w:ins>
      <w:ins w:id="407" w:author="RG" w:date="2021-01-20T11:28:00Z">
        <w:r w:rsidR="00690DF0">
          <w:rPr>
            <w:noProof/>
            <w:lang w:val="en-US"/>
          </w:rPr>
          <w:t xml:space="preserve"> figure 4.11.1.5.2-1</w:t>
        </w:r>
      </w:ins>
      <w:ins w:id="408" w:author="Ericsson_0301" w:date="2021-03-01T09:10:00Z">
        <w:r w:rsidR="00D92A0B">
          <w:rPr>
            <w:noProof/>
            <w:lang w:val="en-US"/>
          </w:rPr>
          <w:t xml:space="preserve"> or clause 4.11.2.4.1 in TS23.502 [3].</w:t>
        </w:r>
      </w:ins>
      <w:ins w:id="409" w:author="RG" w:date="2021-01-20T11:27:00Z">
        <w:r w:rsidR="00F95EFF">
          <w:rPr>
            <w:noProof/>
            <w:lang w:val="en-US"/>
          </w:rPr>
          <w:br/>
        </w:r>
      </w:ins>
      <w:ins w:id="410" w:author="RG" w:date="2021-01-20T11:21:00Z">
        <w:r w:rsidR="009F6F4A">
          <w:rPr>
            <w:noProof/>
            <w:lang w:val="en-US"/>
          </w:rPr>
          <w:t>UAV/UE sends Attach Req</w:t>
        </w:r>
      </w:ins>
      <w:ins w:id="411" w:author="RG" w:date="2021-01-20T11:22:00Z">
        <w:r w:rsidR="009F6F4A">
          <w:rPr>
            <w:noProof/>
            <w:lang w:val="en-US"/>
          </w:rPr>
          <w:t xml:space="preserve">uest including </w:t>
        </w:r>
        <w:r w:rsidR="009F6F4A" w:rsidRPr="00847DD6">
          <w:rPr>
            <w:rFonts w:eastAsia="Malgun Gothic"/>
            <w:lang w:val="en-IN"/>
          </w:rPr>
          <w:t>the CAA-Level UAV ID</w:t>
        </w:r>
      </w:ins>
      <w:ins w:id="412" w:author="Ericsson_0324" w:date="2021-03-24T11:39:00Z">
        <w:r w:rsidR="00183937">
          <w:rPr>
            <w:rFonts w:eastAsia="Malgun Gothic"/>
            <w:lang w:val="en-IN"/>
          </w:rPr>
          <w:t xml:space="preserve"> and </w:t>
        </w:r>
      </w:ins>
      <w:ins w:id="413" w:author="QC-01" w:date="2021-04-02T11:12:00Z">
        <w:r w:rsidR="00845F00">
          <w:rPr>
            <w:rFonts w:eastAsia="Malgun Gothic"/>
            <w:lang w:val="en-IN"/>
          </w:rPr>
          <w:t xml:space="preserve">may include the </w:t>
        </w:r>
        <w:r w:rsidR="00845F00" w:rsidRPr="000F3575">
          <w:rPr>
            <w:rFonts w:eastAsia="Malgun Gothic"/>
            <w:lang w:val="en-IN"/>
          </w:rPr>
          <w:t>USS address</w:t>
        </w:r>
        <w:r w:rsidR="00845F00">
          <w:rPr>
            <w:rFonts w:eastAsia="Malgun Gothic"/>
            <w:lang w:val="en-IN"/>
          </w:rPr>
          <w:t xml:space="preserve"> and the </w:t>
        </w:r>
      </w:ins>
      <w:ins w:id="414" w:author="Ericsson_0324" w:date="2021-03-24T11:39:00Z">
        <w:r w:rsidR="00183937">
          <w:rPr>
            <w:rFonts w:eastAsia="Malgun Gothic"/>
            <w:lang w:val="en-IN"/>
          </w:rPr>
          <w:t>UUAA A</w:t>
        </w:r>
      </w:ins>
      <w:ins w:id="415" w:author="Ericsson_0324" w:date="2021-03-24T11:43:00Z">
        <w:r w:rsidR="002460F5">
          <w:rPr>
            <w:rFonts w:eastAsia="Malgun Gothic"/>
            <w:lang w:val="en-IN"/>
          </w:rPr>
          <w:t>viation Payload</w:t>
        </w:r>
      </w:ins>
      <w:ins w:id="416" w:author="RG" w:date="2021-01-20T11:22:00Z">
        <w:r w:rsidR="009F6F4A">
          <w:rPr>
            <w:rFonts w:eastAsia="Malgun Gothic"/>
            <w:lang w:val="en-IN"/>
          </w:rPr>
          <w:t>, etc.</w:t>
        </w:r>
        <w:r w:rsidR="009F6F4A" w:rsidRPr="00847DD6">
          <w:rPr>
            <w:rFonts w:eastAsia="Malgun Gothic"/>
            <w:lang w:val="en-IN"/>
          </w:rPr>
          <w:t xml:space="preserve"> </w:t>
        </w:r>
        <w:r w:rsidR="009F6F4A">
          <w:rPr>
            <w:rFonts w:eastAsia="Malgun Gothic"/>
            <w:lang w:val="en-IN"/>
          </w:rPr>
          <w:t xml:space="preserve">in </w:t>
        </w:r>
        <w:r w:rsidR="009F6F4A" w:rsidRPr="000D6B59">
          <w:rPr>
            <w:rFonts w:eastAsia="Times New Roman"/>
          </w:rPr>
          <w:t>the PCO</w:t>
        </w:r>
      </w:ins>
      <w:ins w:id="417" w:author="RG" w:date="2021-01-20T11:24:00Z">
        <w:r w:rsidR="00BB5931">
          <w:rPr>
            <w:rFonts w:eastAsia="Times New Roman"/>
          </w:rPr>
          <w:t xml:space="preserve"> to the SMF+PGW-C.</w:t>
        </w:r>
      </w:ins>
      <w:ins w:id="418" w:author="Ericsson_0303" w:date="2021-03-03T14:14:00Z">
        <w:r w:rsidR="00CB53CA" w:rsidDel="00CB53CA">
          <w:rPr>
            <w:rFonts w:eastAsia="Times New Roman"/>
          </w:rPr>
          <w:t xml:space="preserve"> </w:t>
        </w:r>
      </w:ins>
      <w:ins w:id="419" w:author="RG" w:date="2021-01-20T11:24:00Z">
        <w:r w:rsidR="00BB5931">
          <w:rPr>
            <w:rFonts w:eastAsia="Times New Roman"/>
          </w:rPr>
          <w:br/>
        </w:r>
      </w:ins>
      <w:ins w:id="420" w:author="RG" w:date="2021-01-20T11:25:00Z">
        <w:r w:rsidR="00217EBA" w:rsidRPr="002D3C5B">
          <w:t xml:space="preserve">The MME </w:t>
        </w:r>
      </w:ins>
      <w:ins w:id="421" w:author="Ericsson-S3" w:date="2021-03-02T14:10:00Z">
        <w:r w:rsidR="0026632A">
          <w:t xml:space="preserve">may </w:t>
        </w:r>
      </w:ins>
      <w:ins w:id="422" w:author="RG" w:date="2021-01-20T11:25:00Z">
        <w:r w:rsidR="00217EBA" w:rsidRPr="002D3C5B">
          <w:t>determine the UAV has an aerial subscription and selects the Default APN for connectivity with the USS.</w:t>
        </w:r>
      </w:ins>
    </w:p>
    <w:p w14:paraId="12379AA8" w14:textId="5CCA6B2F" w:rsidR="00056D5E" w:rsidDel="00DC7500" w:rsidRDefault="001E68DE">
      <w:pPr>
        <w:pStyle w:val="NO"/>
        <w:rPr>
          <w:del w:id="423" w:author="Ericsson_0324" w:date="2021-03-24T11:45:00Z"/>
        </w:rPr>
        <w:pPrChange w:id="424" w:author="PG" w:date="2021-04-06T11:37:00Z">
          <w:pPr>
            <w:pStyle w:val="B1"/>
          </w:pPr>
        </w:pPrChange>
      </w:pPr>
      <w:ins w:id="425" w:author="Ericsson_0325" w:date="2021-03-30T17:14:00Z">
        <w:r w:rsidRPr="001E68DE">
          <w:t>NOTE 1</w:t>
        </w:r>
      </w:ins>
      <w:ins w:id="426" w:author="Lenovo r06" w:date="2021-03-03T11:40:00Z">
        <w:r w:rsidR="00056D5E" w:rsidRPr="001E68DE">
          <w:t xml:space="preserve">: </w:t>
        </w:r>
      </w:ins>
      <w:ins w:id="427" w:author="Ericsson_0324" w:date="2021-03-25T07:18:00Z">
        <w:r w:rsidR="00B65961" w:rsidRPr="001E68DE">
          <w:t>T</w:t>
        </w:r>
        <w:r w:rsidR="00B65961">
          <w:t xml:space="preserve">he definition of the </w:t>
        </w:r>
        <w:proofErr w:type="spellStart"/>
        <w:r w:rsidR="00B65961">
          <w:t>contanier</w:t>
        </w:r>
        <w:proofErr w:type="spellEnd"/>
        <w:r w:rsidR="00B65961">
          <w:t xml:space="preserve"> is for stage 3 to </w:t>
        </w:r>
      </w:ins>
      <w:ins w:id="428" w:author="Ericsson_0325" w:date="2021-03-30T17:14:00Z">
        <w:r>
          <w:t>specify.</w:t>
        </w:r>
      </w:ins>
    </w:p>
    <w:p w14:paraId="5C7EBFF1" w14:textId="77777777" w:rsidR="00DC7500" w:rsidRDefault="00DC7500">
      <w:pPr>
        <w:pStyle w:val="NO"/>
        <w:rPr>
          <w:ins w:id="429" w:author="PG" w:date="2021-04-06T11:37:00Z"/>
        </w:rPr>
        <w:pPrChange w:id="430" w:author="PG" w:date="2021-04-06T11:37:00Z">
          <w:pPr>
            <w:pStyle w:val="EditorsNote"/>
          </w:pPr>
        </w:pPrChange>
      </w:pPr>
    </w:p>
    <w:p w14:paraId="2D421FA8" w14:textId="7027412E" w:rsidR="00A56830" w:rsidRDefault="00A56830" w:rsidP="00BC52EB">
      <w:pPr>
        <w:pStyle w:val="B1"/>
        <w:rPr>
          <w:ins w:id="431" w:author="RG" w:date="2021-01-20T11:25:00Z"/>
        </w:rPr>
      </w:pPr>
      <w:ins w:id="432" w:author="Ericsson_0301" w:date="2021-03-01T09:11:00Z">
        <w:r>
          <w:t>1.</w:t>
        </w:r>
        <w:r>
          <w:tab/>
          <w:t>[OPTION 2] SMF+PGW</w:t>
        </w:r>
      </w:ins>
      <w:ins w:id="433" w:author="Nokia-6" w:date="2021-03-03T11:30:00Z">
        <w:r w:rsidR="001A61BD">
          <w:t>-</w:t>
        </w:r>
      </w:ins>
      <w:ins w:id="434" w:author="Ericsson_0301" w:date="2021-03-01T09:11:00Z">
        <w:r>
          <w:t>C configures an Access Control List (ACL) in UPF+PGW</w:t>
        </w:r>
      </w:ins>
      <w:ins w:id="435" w:author="Nokia-6" w:date="2021-03-03T11:30:00Z">
        <w:r w:rsidR="001A61BD">
          <w:t>-U</w:t>
        </w:r>
      </w:ins>
      <w:ins w:id="436" w:author="Ericsson_0301" w:date="2021-03-01T09:11:00Z">
        <w:r>
          <w:t xml:space="preserve"> to stop any traffic over the default PDN Connection.</w:t>
        </w:r>
      </w:ins>
    </w:p>
    <w:p w14:paraId="07C16099" w14:textId="638BC209" w:rsidR="00C775A3" w:rsidRDefault="00A56830" w:rsidP="00BC52EB">
      <w:pPr>
        <w:pStyle w:val="B1"/>
        <w:rPr>
          <w:ins w:id="437" w:author="Ericsson_0301" w:date="2021-03-01T09:11:00Z"/>
          <w:noProof/>
          <w:lang w:val="en-US"/>
        </w:rPr>
      </w:pPr>
      <w:ins w:id="438" w:author="Ericsson_0301" w:date="2021-03-01T09:11:00Z">
        <w:r>
          <w:rPr>
            <w:noProof/>
            <w:lang w:val="en-US"/>
          </w:rPr>
          <w:t>2</w:t>
        </w:r>
      </w:ins>
      <w:ins w:id="439" w:author="RG" w:date="2021-01-20T11:25:00Z">
        <w:r w:rsidR="00420C2B">
          <w:rPr>
            <w:noProof/>
            <w:lang w:val="en-US"/>
          </w:rPr>
          <w:t>.</w:t>
        </w:r>
        <w:r w:rsidR="00420C2B">
          <w:rPr>
            <w:noProof/>
            <w:lang w:val="en-US"/>
          </w:rPr>
          <w:tab/>
          <w:t>[</w:t>
        </w:r>
      </w:ins>
      <w:ins w:id="440" w:author="RG" w:date="2021-01-20T11:26:00Z">
        <w:r w:rsidR="00420C2B">
          <w:rPr>
            <w:noProof/>
            <w:lang w:val="en-US"/>
          </w:rPr>
          <w:t>OPTION 1] UUAA is perf</w:t>
        </w:r>
        <w:r w:rsidR="00DA595C">
          <w:rPr>
            <w:noProof/>
            <w:lang w:val="en-US"/>
          </w:rPr>
          <w:t>ormed as described in</w:t>
        </w:r>
      </w:ins>
      <w:ins w:id="441" w:author="RG" w:date="2021-01-20T11:30:00Z">
        <w:r w:rsidR="00533107">
          <w:rPr>
            <w:noProof/>
            <w:lang w:val="en-US"/>
          </w:rPr>
          <w:t xml:space="preserve"> step</w:t>
        </w:r>
      </w:ins>
      <w:ins w:id="442" w:author="RG" w:date="2021-02-17T07:57:00Z">
        <w:r w:rsidR="002C764B">
          <w:rPr>
            <w:noProof/>
            <w:lang w:val="en-US"/>
          </w:rPr>
          <w:t>s</w:t>
        </w:r>
      </w:ins>
      <w:ins w:id="443" w:author="RG" w:date="2021-02-17T07:56:00Z">
        <w:r w:rsidR="00BF07A2" w:rsidRPr="002C764B">
          <w:rPr>
            <w:noProof/>
            <w:lang w:val="en-US"/>
          </w:rPr>
          <w:t xml:space="preserve"> 1</w:t>
        </w:r>
      </w:ins>
      <w:ins w:id="444" w:author="RG" w:date="2021-02-17T07:57:00Z">
        <w:r w:rsidR="002C764B">
          <w:rPr>
            <w:noProof/>
            <w:lang w:val="en-US"/>
          </w:rPr>
          <w:t>,</w:t>
        </w:r>
      </w:ins>
      <w:ins w:id="445" w:author="RG" w:date="2021-02-17T07:56:00Z">
        <w:r w:rsidR="00BF07A2" w:rsidRPr="002C764B">
          <w:rPr>
            <w:noProof/>
            <w:lang w:val="en-US"/>
          </w:rPr>
          <w:t xml:space="preserve"> </w:t>
        </w:r>
      </w:ins>
      <w:ins w:id="446" w:author="PG" w:date="2021-04-06T11:34:00Z">
        <w:r w:rsidR="00F368F0">
          <w:rPr>
            <w:noProof/>
            <w:lang w:val="en-US"/>
          </w:rPr>
          <w:t>2</w:t>
        </w:r>
      </w:ins>
      <w:ins w:id="447" w:author="RG" w:date="2021-02-17T07:56:00Z">
        <w:r w:rsidR="00BF07A2" w:rsidRPr="002C764B">
          <w:rPr>
            <w:noProof/>
            <w:lang w:val="en-US"/>
          </w:rPr>
          <w:t xml:space="preserve">, </w:t>
        </w:r>
      </w:ins>
      <w:ins w:id="448" w:author="PG" w:date="2021-04-06T11:34:00Z">
        <w:r w:rsidR="00F368F0">
          <w:rPr>
            <w:noProof/>
            <w:lang w:val="en-US"/>
          </w:rPr>
          <w:t>4</w:t>
        </w:r>
      </w:ins>
      <w:ins w:id="449" w:author="RG" w:date="2021-02-17T07:56:00Z">
        <w:r w:rsidR="00BF07A2" w:rsidRPr="002C764B">
          <w:rPr>
            <w:noProof/>
            <w:lang w:val="en-US"/>
          </w:rPr>
          <w:t xml:space="preserve"> and </w:t>
        </w:r>
      </w:ins>
      <w:ins w:id="450" w:author="PG" w:date="2021-04-06T11:34:00Z">
        <w:r w:rsidR="00F368F0">
          <w:rPr>
            <w:noProof/>
            <w:lang w:val="en-US"/>
          </w:rPr>
          <w:t>5</w:t>
        </w:r>
      </w:ins>
      <w:ins w:id="451" w:author="RG" w:date="2021-01-20T11:30:00Z">
        <w:r w:rsidR="00533107">
          <w:rPr>
            <w:noProof/>
            <w:lang w:val="en-US"/>
          </w:rPr>
          <w:t xml:space="preserve"> in</w:t>
        </w:r>
      </w:ins>
      <w:ins w:id="452" w:author="RG" w:date="2021-01-20T11:26:00Z">
        <w:r w:rsidR="00DA595C">
          <w:rPr>
            <w:noProof/>
            <w:lang w:val="en-US"/>
          </w:rPr>
          <w:t xml:space="preserve"> </w:t>
        </w:r>
      </w:ins>
      <w:ins w:id="453" w:author="RG" w:date="2021-02-17T07:55:00Z">
        <w:r w:rsidR="0093555E">
          <w:rPr>
            <w:noProof/>
            <w:lang w:val="en-US"/>
          </w:rPr>
          <w:t>figure</w:t>
        </w:r>
      </w:ins>
      <w:ins w:id="454" w:author="RG" w:date="2021-01-20T11:26:00Z">
        <w:r w:rsidR="00DA595C">
          <w:rPr>
            <w:noProof/>
            <w:lang w:val="en-US"/>
          </w:rPr>
          <w:t xml:space="preserve"> </w:t>
        </w:r>
      </w:ins>
      <w:ins w:id="455" w:author="RG" w:date="2021-01-27T08:33:00Z">
        <w:r w:rsidR="00BA7FFE">
          <w:rPr>
            <w:noProof/>
            <w:lang w:val="en-US"/>
          </w:rPr>
          <w:t>5.2.3.</w:t>
        </w:r>
      </w:ins>
      <w:ins w:id="456" w:author="RG" w:date="2021-02-02T13:54:00Z">
        <w:r w:rsidR="00973CDC">
          <w:rPr>
            <w:noProof/>
            <w:lang w:val="en-US"/>
          </w:rPr>
          <w:t>2</w:t>
        </w:r>
      </w:ins>
      <w:ins w:id="457" w:author="RG" w:date="2021-02-17T07:55:00Z">
        <w:r w:rsidR="0093555E">
          <w:rPr>
            <w:noProof/>
            <w:lang w:val="en-US"/>
          </w:rPr>
          <w:t>-1</w:t>
        </w:r>
      </w:ins>
      <w:ins w:id="458" w:author="RG" w:date="2021-01-20T11:26:00Z">
        <w:r w:rsidR="00DA595C">
          <w:rPr>
            <w:noProof/>
            <w:lang w:val="en-US"/>
          </w:rPr>
          <w:t>.</w:t>
        </w:r>
      </w:ins>
    </w:p>
    <w:p w14:paraId="5C1EA498" w14:textId="50F363B8" w:rsidR="00F538DF" w:rsidRDefault="00C775A3" w:rsidP="00D1523F">
      <w:pPr>
        <w:pStyle w:val="EditorsNote"/>
        <w:rPr>
          <w:ins w:id="459" w:author="RG" w:date="2021-01-20T11:26:00Z"/>
          <w:noProof/>
          <w:lang w:val="en-US"/>
        </w:rPr>
      </w:pPr>
      <w:ins w:id="460" w:author="Ericsson_0301" w:date="2021-03-01T09:11:00Z">
        <w:r>
          <w:rPr>
            <w:noProof/>
            <w:lang w:val="en-US"/>
          </w:rPr>
          <w:t xml:space="preserve">Editor's note: Optional step </w:t>
        </w:r>
        <w:del w:id="461" w:author="PG" w:date="2021-04-06T11:34:00Z">
          <w:r w:rsidDel="00F368F0">
            <w:rPr>
              <w:noProof/>
              <w:lang w:val="en-US"/>
            </w:rPr>
            <w:delText>2</w:delText>
          </w:r>
        </w:del>
      </w:ins>
      <w:ins w:id="462" w:author="PG" w:date="2021-04-06T11:34:00Z">
        <w:r w:rsidR="00F368F0">
          <w:rPr>
            <w:noProof/>
            <w:lang w:val="en-US"/>
          </w:rPr>
          <w:t>3</w:t>
        </w:r>
      </w:ins>
      <w:ins w:id="463" w:author="Ericsson_0301" w:date="2021-03-01T09:11:00Z">
        <w:r>
          <w:rPr>
            <w:noProof/>
            <w:lang w:val="en-US"/>
          </w:rPr>
          <w:t xml:space="preserve"> in figure 5.2.3.2-1 is not supported in </w:t>
        </w:r>
      </w:ins>
      <w:ins w:id="464" w:author="Ericsson-S3" w:date="2021-03-02T14:00:00Z">
        <w:r w:rsidR="00CB428F">
          <w:rPr>
            <w:noProof/>
            <w:lang w:val="en-US"/>
          </w:rPr>
          <w:t>current</w:t>
        </w:r>
      </w:ins>
      <w:ins w:id="465" w:author="Ericsson_0301" w:date="2021-03-01T09:11:00Z">
        <w:r>
          <w:rPr>
            <w:noProof/>
            <w:lang w:val="en-US"/>
          </w:rPr>
          <w:t xml:space="preserve"> release of EPC.</w:t>
        </w:r>
      </w:ins>
      <w:ins w:id="466" w:author="RG" w:date="2021-02-17T07:55:00Z">
        <w:r w:rsidR="0093555E">
          <w:rPr>
            <w:noProof/>
            <w:lang w:val="en-US"/>
          </w:rPr>
          <w:t xml:space="preserve"> </w:t>
        </w:r>
      </w:ins>
    </w:p>
    <w:p w14:paraId="4BCF6668" w14:textId="79A2EDB5" w:rsidR="00DA595C" w:rsidRDefault="00A56830" w:rsidP="00BC52EB">
      <w:pPr>
        <w:pStyle w:val="B1"/>
        <w:rPr>
          <w:ins w:id="467" w:author="RG" w:date="2021-01-20T11:29:00Z"/>
          <w:noProof/>
          <w:lang w:val="en-US"/>
        </w:rPr>
      </w:pPr>
      <w:ins w:id="468" w:author="Ericsson_0301" w:date="2021-03-01T09:11:00Z">
        <w:r>
          <w:rPr>
            <w:noProof/>
            <w:lang w:val="en-US"/>
          </w:rPr>
          <w:t>3</w:t>
        </w:r>
      </w:ins>
      <w:ins w:id="469" w:author="RG" w:date="2021-01-20T11:26:00Z">
        <w:r w:rsidR="008E32DF">
          <w:rPr>
            <w:noProof/>
            <w:lang w:val="en-US"/>
          </w:rPr>
          <w:t>.</w:t>
        </w:r>
        <w:r w:rsidR="008E32DF">
          <w:rPr>
            <w:noProof/>
            <w:lang w:val="en-US"/>
          </w:rPr>
          <w:tab/>
        </w:r>
      </w:ins>
      <w:ins w:id="470" w:author="RG" w:date="2021-01-20T11:27:00Z">
        <w:r w:rsidR="008E32DF">
          <w:rPr>
            <w:noProof/>
            <w:lang w:val="en-US"/>
          </w:rPr>
          <w:t xml:space="preserve">Steps 14 - 22 </w:t>
        </w:r>
        <w:r w:rsidR="00F95EFF">
          <w:rPr>
            <w:noProof/>
            <w:lang w:val="en-US"/>
          </w:rPr>
          <w:t xml:space="preserve">in </w:t>
        </w:r>
      </w:ins>
      <w:ins w:id="471" w:author="RG" w:date="2021-01-20T11:29:00Z">
        <w:r w:rsidR="00D6147B">
          <w:rPr>
            <w:noProof/>
            <w:lang w:val="en-US"/>
          </w:rPr>
          <w:t>TS23.401</w:t>
        </w:r>
      </w:ins>
      <w:ins w:id="472" w:author="RG" w:date="2021-02-03T06:40:00Z">
        <w:r w:rsidR="0087195E">
          <w:rPr>
            <w:noProof/>
            <w:lang w:val="en-US"/>
          </w:rPr>
          <w:t xml:space="preserve"> [</w:t>
        </w:r>
      </w:ins>
      <w:ins w:id="473" w:author="Ericsson_0324" w:date="2021-03-24T11:46:00Z">
        <w:r w:rsidR="00506CA9">
          <w:rPr>
            <w:noProof/>
            <w:lang w:val="en-US"/>
          </w:rPr>
          <w:t>5</w:t>
        </w:r>
      </w:ins>
      <w:ins w:id="474" w:author="RG" w:date="2021-02-03T06:40:00Z">
        <w:r w:rsidR="0087195E">
          <w:rPr>
            <w:noProof/>
            <w:lang w:val="en-US"/>
          </w:rPr>
          <w:t>]</w:t>
        </w:r>
      </w:ins>
      <w:ins w:id="475" w:author="RG" w:date="2021-01-20T11:29:00Z">
        <w:r w:rsidR="00D6147B">
          <w:rPr>
            <w:noProof/>
            <w:lang w:val="en-US"/>
          </w:rPr>
          <w:t xml:space="preserve"> figure 5.3.2.1-1 and steps 3 - 6 in TS23.502</w:t>
        </w:r>
      </w:ins>
      <w:ins w:id="476" w:author="RG" w:date="2021-02-03T06:40:00Z">
        <w:r w:rsidR="0087195E">
          <w:rPr>
            <w:noProof/>
            <w:lang w:val="en-US"/>
          </w:rPr>
          <w:t xml:space="preserve"> </w:t>
        </w:r>
      </w:ins>
      <w:ins w:id="477" w:author="RG" w:date="2021-02-03T06:41:00Z">
        <w:r w:rsidR="0087195E">
          <w:rPr>
            <w:noProof/>
            <w:lang w:val="en-US"/>
          </w:rPr>
          <w:t>[</w:t>
        </w:r>
      </w:ins>
      <w:ins w:id="478" w:author="Ericsson_0301" w:date="2021-03-01T09:12:00Z">
        <w:r w:rsidR="00C775A3">
          <w:rPr>
            <w:noProof/>
            <w:lang w:val="en-US"/>
          </w:rPr>
          <w:t>3</w:t>
        </w:r>
      </w:ins>
      <w:ins w:id="479" w:author="RG" w:date="2021-02-03T06:41:00Z">
        <w:r w:rsidR="0087195E">
          <w:rPr>
            <w:noProof/>
            <w:lang w:val="en-US"/>
          </w:rPr>
          <w:t>]</w:t>
        </w:r>
      </w:ins>
      <w:ins w:id="480" w:author="RG" w:date="2021-01-20T11:29:00Z">
        <w:r w:rsidR="00D6147B">
          <w:rPr>
            <w:noProof/>
            <w:lang w:val="en-US"/>
          </w:rPr>
          <w:t xml:space="preserve"> figure 4.11.1.5.2-1</w:t>
        </w:r>
      </w:ins>
      <w:ins w:id="481" w:author="Ericsson_0301" w:date="2021-03-01T09:12:00Z">
        <w:r w:rsidR="00AF6500">
          <w:rPr>
            <w:noProof/>
            <w:lang w:val="en-US"/>
          </w:rPr>
          <w:t xml:space="preserve"> or clause 4.11.2.4.1 in TS23.502 [3]</w:t>
        </w:r>
      </w:ins>
      <w:ins w:id="482" w:author="RG" w:date="2021-01-20T11:29:00Z">
        <w:r w:rsidR="00D6147B">
          <w:rPr>
            <w:noProof/>
            <w:lang w:val="en-US"/>
          </w:rPr>
          <w:t>.</w:t>
        </w:r>
      </w:ins>
    </w:p>
    <w:p w14:paraId="124C1744" w14:textId="4BE52294" w:rsidR="00D6147B" w:rsidRDefault="00A56830" w:rsidP="00BC52EB">
      <w:pPr>
        <w:pStyle w:val="B1"/>
        <w:rPr>
          <w:ins w:id="483" w:author="RG" w:date="2021-01-20T11:30:00Z"/>
          <w:noProof/>
          <w:lang w:val="en-US"/>
        </w:rPr>
      </w:pPr>
      <w:ins w:id="484" w:author="Ericsson_0301" w:date="2021-03-01T09:11:00Z">
        <w:r>
          <w:rPr>
            <w:noProof/>
            <w:lang w:val="en-US"/>
          </w:rPr>
          <w:t>4</w:t>
        </w:r>
      </w:ins>
      <w:ins w:id="485" w:author="RG" w:date="2021-01-20T11:29:00Z">
        <w:r w:rsidR="00BC327F">
          <w:rPr>
            <w:noProof/>
            <w:lang w:val="en-US"/>
          </w:rPr>
          <w:t>.</w:t>
        </w:r>
        <w:r w:rsidR="00BC327F">
          <w:rPr>
            <w:noProof/>
            <w:lang w:val="en-US"/>
          </w:rPr>
          <w:tab/>
          <w:t xml:space="preserve">[OPTION 2] </w:t>
        </w:r>
      </w:ins>
      <w:ins w:id="486" w:author="RG" w:date="2021-01-20T11:30:00Z">
        <w:r w:rsidR="00BC327F">
          <w:rPr>
            <w:noProof/>
            <w:lang w:val="en-US"/>
          </w:rPr>
          <w:t xml:space="preserve">UUAA is performed as described in </w:t>
        </w:r>
        <w:r w:rsidR="00533107">
          <w:rPr>
            <w:noProof/>
            <w:lang w:val="en-US"/>
          </w:rPr>
          <w:t xml:space="preserve">steps </w:t>
        </w:r>
      </w:ins>
      <w:ins w:id="487" w:author="RG" w:date="2021-02-17T07:57:00Z">
        <w:r w:rsidR="002C764B" w:rsidRPr="002C764B">
          <w:rPr>
            <w:noProof/>
            <w:lang w:val="en-US"/>
          </w:rPr>
          <w:t>1</w:t>
        </w:r>
        <w:r w:rsidR="002C764B">
          <w:rPr>
            <w:noProof/>
            <w:lang w:val="en-US"/>
          </w:rPr>
          <w:t>,</w:t>
        </w:r>
        <w:r w:rsidR="002C764B" w:rsidRPr="002C764B">
          <w:rPr>
            <w:noProof/>
            <w:lang w:val="en-US"/>
          </w:rPr>
          <w:t xml:space="preserve"> </w:t>
        </w:r>
      </w:ins>
      <w:ins w:id="488" w:author="PG" w:date="2021-04-06T11:34:00Z">
        <w:r w:rsidR="00F368F0">
          <w:rPr>
            <w:noProof/>
            <w:lang w:val="en-US"/>
          </w:rPr>
          <w:t>2</w:t>
        </w:r>
      </w:ins>
      <w:ins w:id="489" w:author="RG" w:date="2021-02-17T07:57:00Z">
        <w:r w:rsidR="002C764B" w:rsidRPr="002C764B">
          <w:rPr>
            <w:noProof/>
            <w:lang w:val="en-US"/>
          </w:rPr>
          <w:t xml:space="preserve">, </w:t>
        </w:r>
      </w:ins>
      <w:ins w:id="490" w:author="PG" w:date="2021-04-06T11:34:00Z">
        <w:r w:rsidR="00F368F0">
          <w:rPr>
            <w:noProof/>
            <w:lang w:val="en-US"/>
          </w:rPr>
          <w:t>4</w:t>
        </w:r>
      </w:ins>
      <w:ins w:id="491" w:author="RG" w:date="2021-02-17T07:57:00Z">
        <w:r w:rsidR="002C764B" w:rsidRPr="002C764B">
          <w:rPr>
            <w:noProof/>
            <w:lang w:val="en-US"/>
          </w:rPr>
          <w:t xml:space="preserve"> and </w:t>
        </w:r>
      </w:ins>
      <w:ins w:id="492" w:author="PG" w:date="2021-04-06T11:34:00Z">
        <w:r w:rsidR="00F368F0">
          <w:rPr>
            <w:noProof/>
            <w:lang w:val="en-US"/>
          </w:rPr>
          <w:t>5</w:t>
        </w:r>
      </w:ins>
      <w:ins w:id="493" w:author="RG" w:date="2021-02-17T07:57:00Z">
        <w:r w:rsidR="002C764B">
          <w:rPr>
            <w:noProof/>
            <w:lang w:val="en-US"/>
          </w:rPr>
          <w:t xml:space="preserve"> in figure 5.2.3.2-1</w:t>
        </w:r>
      </w:ins>
      <w:ins w:id="494" w:author="RG" w:date="2021-01-20T11:30:00Z">
        <w:r w:rsidR="00BC327F">
          <w:rPr>
            <w:noProof/>
            <w:lang w:val="en-US"/>
          </w:rPr>
          <w:t>.</w:t>
        </w:r>
      </w:ins>
    </w:p>
    <w:p w14:paraId="6E542B11" w14:textId="4A27447A" w:rsidR="00EB2261" w:rsidRDefault="00A56830" w:rsidP="00BC52EB">
      <w:pPr>
        <w:pStyle w:val="B1"/>
        <w:rPr>
          <w:ins w:id="495" w:author="RG" w:date="2021-01-20T11:36:00Z"/>
          <w:noProof/>
          <w:lang w:val="en-US"/>
        </w:rPr>
      </w:pPr>
      <w:ins w:id="496" w:author="Ericsson_0301" w:date="2021-03-01T09:11:00Z">
        <w:r>
          <w:rPr>
            <w:noProof/>
            <w:lang w:val="en-US"/>
          </w:rPr>
          <w:t>5.</w:t>
        </w:r>
      </w:ins>
      <w:ins w:id="497" w:author="RG" w:date="2021-01-20T11:30:00Z">
        <w:r w:rsidR="00185B5C">
          <w:rPr>
            <w:noProof/>
            <w:lang w:val="en-US"/>
          </w:rPr>
          <w:tab/>
        </w:r>
      </w:ins>
      <w:ins w:id="498" w:author="RG" w:date="2021-01-20T11:31:00Z">
        <w:r w:rsidR="00185B5C">
          <w:rPr>
            <w:noProof/>
            <w:lang w:val="en-US"/>
          </w:rPr>
          <w:t>Steps 23 - 24 in TS23.401</w:t>
        </w:r>
      </w:ins>
      <w:ins w:id="499" w:author="RG" w:date="2021-02-03T06:41:00Z">
        <w:r w:rsidR="006D4B6E">
          <w:rPr>
            <w:noProof/>
            <w:lang w:val="en-US"/>
          </w:rPr>
          <w:t xml:space="preserve"> [</w:t>
        </w:r>
      </w:ins>
      <w:ins w:id="500" w:author="Ericsson_0324" w:date="2021-03-24T11:47:00Z">
        <w:r w:rsidR="00506CA9">
          <w:rPr>
            <w:noProof/>
            <w:lang w:val="en-US"/>
          </w:rPr>
          <w:t>5</w:t>
        </w:r>
      </w:ins>
      <w:ins w:id="501" w:author="RG" w:date="2021-02-03T06:41:00Z">
        <w:r w:rsidR="006D4B6E">
          <w:rPr>
            <w:noProof/>
            <w:lang w:val="en-US"/>
          </w:rPr>
          <w:t>]</w:t>
        </w:r>
      </w:ins>
      <w:ins w:id="502" w:author="RG" w:date="2021-01-20T11:31:00Z">
        <w:r w:rsidR="00185B5C">
          <w:rPr>
            <w:noProof/>
            <w:lang w:val="en-US"/>
          </w:rPr>
          <w:t xml:space="preserve"> figure 5.3.2.1-1.</w:t>
        </w:r>
      </w:ins>
    </w:p>
    <w:p w14:paraId="3B6C752A" w14:textId="3901F233" w:rsidR="00533107" w:rsidRPr="008A5E86" w:rsidRDefault="00A56830" w:rsidP="00F61880">
      <w:pPr>
        <w:pStyle w:val="B1"/>
        <w:rPr>
          <w:noProof/>
          <w:lang w:val="en-US"/>
        </w:rPr>
      </w:pPr>
      <w:ins w:id="503" w:author="Ericsson_0301" w:date="2021-03-01T09:11:00Z">
        <w:r>
          <w:rPr>
            <w:noProof/>
            <w:lang w:val="en-US"/>
          </w:rPr>
          <w:t>6.</w:t>
        </w:r>
      </w:ins>
      <w:ins w:id="504" w:author="RG" w:date="2021-01-20T11:36:00Z">
        <w:r w:rsidR="00BC4D7E">
          <w:rPr>
            <w:noProof/>
            <w:lang w:val="en-US"/>
          </w:rPr>
          <w:tab/>
          <w:t>[OPTION 2] The PCO</w:t>
        </w:r>
      </w:ins>
      <w:ins w:id="505" w:author="RG" w:date="2021-01-20T11:44:00Z">
        <w:r w:rsidR="00EF28FC">
          <w:rPr>
            <w:noProof/>
            <w:lang w:val="en-US"/>
          </w:rPr>
          <w:t xml:space="preserve"> including the UUAA result</w:t>
        </w:r>
        <w:r w:rsidR="00F61880">
          <w:rPr>
            <w:noProof/>
            <w:lang w:val="en-US"/>
          </w:rPr>
          <w:t xml:space="preserve"> is tran</w:t>
        </w:r>
      </w:ins>
      <w:ins w:id="506" w:author="RG" w:date="2021-01-20T11:45:00Z">
        <w:r w:rsidR="00F61880">
          <w:rPr>
            <w:noProof/>
            <w:lang w:val="en-US"/>
          </w:rPr>
          <w:t xml:space="preserve">sferred from </w:t>
        </w:r>
      </w:ins>
      <w:ins w:id="507" w:author="RG" w:date="2021-01-20T12:03:00Z">
        <w:r w:rsidR="00663576">
          <w:rPr>
            <w:rFonts w:eastAsia="Times New Roman"/>
          </w:rPr>
          <w:t>SMF+PGW-C</w:t>
        </w:r>
      </w:ins>
      <w:ins w:id="508" w:author="RG" w:date="2021-01-20T11:45:00Z">
        <w:r w:rsidR="00F61880">
          <w:rPr>
            <w:noProof/>
            <w:lang w:val="en-US"/>
          </w:rPr>
          <w:t xml:space="preserve"> to UAV/UE </w:t>
        </w:r>
      </w:ins>
      <w:ins w:id="509" w:author="Lenovo r01" w:date="2021-02-26T13:49:00Z">
        <w:r w:rsidR="006429F8" w:rsidRPr="009F3185">
          <w:rPr>
            <w:noProof/>
            <w:lang w:val="en-US"/>
          </w:rPr>
          <w:t xml:space="preserve">within a UUAA Authorization </w:t>
        </w:r>
      </w:ins>
      <w:ins w:id="510" w:author="Lenovo r01" w:date="2021-02-26T13:50:00Z">
        <w:r w:rsidR="006429F8" w:rsidRPr="009F3185">
          <w:rPr>
            <w:noProof/>
            <w:lang w:val="en-US"/>
          </w:rPr>
          <w:t>Payload</w:t>
        </w:r>
        <w:r w:rsidR="006429F8">
          <w:rPr>
            <w:noProof/>
            <w:lang w:val="en-US"/>
          </w:rPr>
          <w:t xml:space="preserve"> </w:t>
        </w:r>
      </w:ins>
      <w:ins w:id="511" w:author="RG" w:date="2021-02-02T14:39:00Z">
        <w:r w:rsidR="00FC3928">
          <w:rPr>
            <w:noProof/>
            <w:lang w:val="en-US"/>
          </w:rPr>
          <w:t xml:space="preserve">in </w:t>
        </w:r>
      </w:ins>
      <w:ins w:id="512" w:author="RG" w:date="2021-01-20T12:04:00Z">
        <w:r w:rsidR="00663576">
          <w:rPr>
            <w:noProof/>
            <w:lang w:val="en-US"/>
          </w:rPr>
          <w:t>Update</w:t>
        </w:r>
        <w:r w:rsidR="00903D86">
          <w:rPr>
            <w:noProof/>
            <w:lang w:val="en-US"/>
          </w:rPr>
          <w:t xml:space="preserve"> Bearer Request and Downlink NAS Trans</w:t>
        </w:r>
        <w:r w:rsidR="00F97982">
          <w:rPr>
            <w:noProof/>
            <w:lang w:val="en-US"/>
          </w:rPr>
          <w:t>port</w:t>
        </w:r>
      </w:ins>
      <w:ins w:id="513" w:author="RG" w:date="2021-01-20T12:05:00Z">
        <w:r w:rsidR="00F20D82">
          <w:rPr>
            <w:noProof/>
            <w:lang w:val="en-US"/>
          </w:rPr>
          <w:t xml:space="preserve"> (step </w:t>
        </w:r>
      </w:ins>
      <w:ins w:id="514" w:author="Ericsson_0301" w:date="2021-03-01T09:13:00Z">
        <w:r w:rsidR="00E169E2">
          <w:rPr>
            <w:noProof/>
            <w:lang w:val="en-US"/>
          </w:rPr>
          <w:t>6</w:t>
        </w:r>
      </w:ins>
      <w:ins w:id="515" w:author="RG" w:date="2021-01-20T12:05:00Z">
        <w:r w:rsidR="00F20D82">
          <w:rPr>
            <w:noProof/>
            <w:lang w:val="en-US"/>
          </w:rPr>
          <w:t xml:space="preserve">a - </w:t>
        </w:r>
      </w:ins>
      <w:ins w:id="516" w:author="Ericsson_0301" w:date="2021-03-01T09:13:00Z">
        <w:r w:rsidR="00E169E2">
          <w:rPr>
            <w:noProof/>
            <w:lang w:val="en-US"/>
          </w:rPr>
          <w:t>6</w:t>
        </w:r>
      </w:ins>
      <w:ins w:id="517" w:author="RG" w:date="2021-01-20T12:05:00Z">
        <w:r w:rsidR="00F20D82">
          <w:rPr>
            <w:noProof/>
            <w:lang w:val="en-US"/>
          </w:rPr>
          <w:t>c)</w:t>
        </w:r>
      </w:ins>
      <w:ins w:id="518" w:author="RG" w:date="2021-01-20T11:51:00Z">
        <w:r w:rsidR="00001238">
          <w:rPr>
            <w:noProof/>
            <w:lang w:val="en-US"/>
          </w:rPr>
          <w:t>.</w:t>
        </w:r>
        <w:r w:rsidR="00F713A9">
          <w:rPr>
            <w:noProof/>
            <w:lang w:val="en-US"/>
          </w:rPr>
          <w:t xml:space="preserve"> The UAV/UE confirms</w:t>
        </w:r>
      </w:ins>
      <w:ins w:id="519" w:author="RG" w:date="2021-01-20T12:04:00Z">
        <w:r w:rsidR="00F97982">
          <w:rPr>
            <w:noProof/>
            <w:lang w:val="en-US"/>
          </w:rPr>
          <w:t xml:space="preserve"> </w:t>
        </w:r>
      </w:ins>
      <w:ins w:id="520" w:author="RG" w:date="2021-01-20T12:05:00Z">
        <w:r w:rsidR="00F20D82">
          <w:rPr>
            <w:noProof/>
            <w:lang w:val="en-US"/>
          </w:rPr>
          <w:t xml:space="preserve">the update in steps </w:t>
        </w:r>
      </w:ins>
      <w:ins w:id="521" w:author="Ericsson_0301" w:date="2021-03-01T09:13:00Z">
        <w:r w:rsidR="00E169E2">
          <w:rPr>
            <w:noProof/>
            <w:lang w:val="en-US"/>
          </w:rPr>
          <w:t>6</w:t>
        </w:r>
      </w:ins>
      <w:ins w:id="522" w:author="RG" w:date="2021-01-20T12:05:00Z">
        <w:r w:rsidR="00EB12D2">
          <w:rPr>
            <w:noProof/>
            <w:lang w:val="en-US"/>
          </w:rPr>
          <w:t>d</w:t>
        </w:r>
      </w:ins>
      <w:ins w:id="523" w:author="RG" w:date="2021-01-20T12:06:00Z">
        <w:r w:rsidR="00EB12D2">
          <w:rPr>
            <w:noProof/>
            <w:lang w:val="en-US"/>
          </w:rPr>
          <w:t xml:space="preserve"> - </w:t>
        </w:r>
      </w:ins>
      <w:ins w:id="524" w:author="Ericsson_0301" w:date="2021-03-01T09:13:00Z">
        <w:r w:rsidR="00E169E2">
          <w:rPr>
            <w:noProof/>
            <w:lang w:val="en-US"/>
          </w:rPr>
          <w:t>6</w:t>
        </w:r>
      </w:ins>
      <w:ins w:id="525" w:author="RG" w:date="2021-01-20T12:06:00Z">
        <w:r w:rsidR="00EB12D2">
          <w:rPr>
            <w:noProof/>
            <w:lang w:val="en-US"/>
          </w:rPr>
          <w:t>f.</w:t>
        </w:r>
      </w:ins>
      <w:ins w:id="526" w:author="RG" w:date="2021-01-20T12:04:00Z">
        <w:r w:rsidR="00F97982">
          <w:rPr>
            <w:noProof/>
            <w:lang w:val="en-US"/>
          </w:rPr>
          <w:t xml:space="preserve"> </w:t>
        </w:r>
      </w:ins>
      <w:ins w:id="527" w:author="RG" w:date="2021-01-20T11:51:00Z">
        <w:r w:rsidR="00F713A9">
          <w:rPr>
            <w:noProof/>
            <w:lang w:val="en-US"/>
          </w:rPr>
          <w:t xml:space="preserve"> </w:t>
        </w:r>
      </w:ins>
      <w:ins w:id="528" w:author="RG" w:date="2021-01-20T11:50:00Z">
        <w:r w:rsidR="008E27A7">
          <w:rPr>
            <w:noProof/>
            <w:lang w:val="en-US"/>
          </w:rPr>
          <w:t xml:space="preserve"> </w:t>
        </w:r>
        <w:r w:rsidR="007573C6">
          <w:rPr>
            <w:noProof/>
            <w:lang w:val="en-US"/>
          </w:rPr>
          <w:t xml:space="preserve"> </w:t>
        </w:r>
      </w:ins>
      <w:ins w:id="529" w:author="RG" w:date="2021-01-20T11:45:00Z">
        <w:r w:rsidR="00A569BB">
          <w:rPr>
            <w:noProof/>
            <w:lang w:val="en-US"/>
          </w:rPr>
          <w:t xml:space="preserve"> </w:t>
        </w:r>
      </w:ins>
      <w:ins w:id="530" w:author="RG" w:date="2021-01-20T11:44:00Z">
        <w:r w:rsidR="00EF28FC">
          <w:rPr>
            <w:noProof/>
            <w:lang w:val="en-US"/>
          </w:rPr>
          <w:t xml:space="preserve"> </w:t>
        </w:r>
      </w:ins>
      <w:ins w:id="531" w:author="RG" w:date="2021-01-20T11:36:00Z">
        <w:r w:rsidR="00BC4D7E">
          <w:rPr>
            <w:noProof/>
            <w:lang w:val="en-US"/>
          </w:rPr>
          <w:t xml:space="preserve"> </w:t>
        </w:r>
      </w:ins>
      <w:ins w:id="532" w:author="RG" w:date="2021-01-20T11:33:00Z">
        <w:r w:rsidR="00345150">
          <w:rPr>
            <w:noProof/>
            <w:lang w:val="en-US"/>
          </w:rPr>
          <w:t xml:space="preserve"> </w:t>
        </w:r>
      </w:ins>
    </w:p>
    <w:p w14:paraId="2CE063E9" w14:textId="77777777" w:rsidR="00847DD6" w:rsidRPr="009E786C" w:rsidDel="002E7CE2" w:rsidRDefault="00847DD6" w:rsidP="00AF788E">
      <w:pPr>
        <w:pStyle w:val="B1"/>
        <w:rPr>
          <w:del w:id="533" w:author="RG" w:date="2021-02-02T15:14:00Z"/>
          <w:rFonts w:eastAsia="Malgun Gothic"/>
          <w:lang w:val="en-US"/>
        </w:rPr>
      </w:pPr>
    </w:p>
    <w:p w14:paraId="3765BE68" w14:textId="77777777" w:rsidR="00FE1492" w:rsidRPr="00FE1492" w:rsidRDefault="00FE1492" w:rsidP="00AF788E">
      <w:pPr>
        <w:pStyle w:val="B1"/>
        <w:rPr>
          <w:rFonts w:eastAsia="Malgun Gothic"/>
          <w:lang w:val="en-IN"/>
        </w:rPr>
      </w:pPr>
    </w:p>
    <w:p w14:paraId="554670AD" w14:textId="77777777" w:rsidR="00FE1492" w:rsidRPr="0052034A" w:rsidRDefault="00002A8D" w:rsidP="005203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FE1492" w:rsidRPr="0052034A">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9F62E6" w14:textId="77777777" w:rsidR="006157C2" w:rsidRDefault="006157C2">
      <w:r>
        <w:separator/>
      </w:r>
    </w:p>
  </w:endnote>
  <w:endnote w:type="continuationSeparator" w:id="0">
    <w:p w14:paraId="6386C74B" w14:textId="77777777" w:rsidR="006157C2" w:rsidRDefault="006157C2">
      <w:r>
        <w:continuationSeparator/>
      </w:r>
    </w:p>
  </w:endnote>
  <w:endnote w:type="continuationNotice" w:id="1">
    <w:p w14:paraId="290848DA" w14:textId="77777777" w:rsidR="006157C2" w:rsidRDefault="006157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9F714C" w14:textId="77777777" w:rsidR="006157C2" w:rsidRDefault="006157C2">
      <w:r>
        <w:separator/>
      </w:r>
    </w:p>
  </w:footnote>
  <w:footnote w:type="continuationSeparator" w:id="0">
    <w:p w14:paraId="726ACC7A" w14:textId="77777777" w:rsidR="006157C2" w:rsidRDefault="006157C2">
      <w:r>
        <w:continuationSeparator/>
      </w:r>
    </w:p>
  </w:footnote>
  <w:footnote w:type="continuationNotice" w:id="1">
    <w:p w14:paraId="7A59D4CE" w14:textId="77777777" w:rsidR="006157C2" w:rsidRDefault="006157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CC536" w14:textId="77777777" w:rsidR="00D07A71" w:rsidRDefault="00D07A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FBAC3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E2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7892F4"/>
    <w:lvl w:ilvl="0">
      <w:start w:val="1"/>
      <w:numFmt w:val="decimal"/>
      <w:lvlText w:val="%1."/>
      <w:lvlJc w:val="left"/>
      <w:pPr>
        <w:tabs>
          <w:tab w:val="num" w:pos="926"/>
        </w:tabs>
        <w:ind w:left="926" w:hanging="360"/>
      </w:pPr>
    </w:lvl>
  </w:abstractNum>
  <w:abstractNum w:abstractNumId="3"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7"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9"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3"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F5C4984"/>
    <w:multiLevelType w:val="hybridMultilevel"/>
    <w:tmpl w:val="FC12E568"/>
    <w:lvl w:ilvl="0" w:tplc="9B36CCA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9"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2"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3"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42"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7"/>
  </w:num>
  <w:num w:numId="3">
    <w:abstractNumId w:val="32"/>
  </w:num>
  <w:num w:numId="4">
    <w:abstractNumId w:val="10"/>
  </w:num>
  <w:num w:numId="5">
    <w:abstractNumId w:val="40"/>
  </w:num>
  <w:num w:numId="6">
    <w:abstractNumId w:val="23"/>
  </w:num>
  <w:num w:numId="7">
    <w:abstractNumId w:val="31"/>
    <w:lvlOverride w:ilvl="0">
      <w:startOverride w:val="1"/>
    </w:lvlOverride>
    <w:lvlOverride w:ilvl="1"/>
    <w:lvlOverride w:ilvl="2"/>
    <w:lvlOverride w:ilvl="3"/>
    <w:lvlOverride w:ilvl="4"/>
    <w:lvlOverride w:ilvl="5"/>
    <w:lvlOverride w:ilvl="6"/>
    <w:lvlOverride w:ilvl="7"/>
    <w:lvlOverride w:ilvl="8"/>
  </w:num>
  <w:num w:numId="8">
    <w:abstractNumId w:val="20"/>
  </w:num>
  <w:num w:numId="9">
    <w:abstractNumId w:val="28"/>
  </w:num>
  <w:num w:numId="10">
    <w:abstractNumId w:val="17"/>
  </w:num>
  <w:num w:numId="11">
    <w:abstractNumId w:val="26"/>
  </w:num>
  <w:num w:numId="12">
    <w:abstractNumId w:val="13"/>
  </w:num>
  <w:num w:numId="13">
    <w:abstractNumId w:val="29"/>
  </w:num>
  <w:num w:numId="14">
    <w:abstractNumId w:val="4"/>
  </w:num>
  <w:num w:numId="15">
    <w:abstractNumId w:val="21"/>
  </w:num>
  <w:num w:numId="16">
    <w:abstractNumId w:val="44"/>
  </w:num>
  <w:num w:numId="17">
    <w:abstractNumId w:val="34"/>
  </w:num>
  <w:num w:numId="18">
    <w:abstractNumId w:val="37"/>
  </w:num>
  <w:num w:numId="19">
    <w:abstractNumId w:val="41"/>
  </w:num>
  <w:num w:numId="20">
    <w:abstractNumId w:val="30"/>
  </w:num>
  <w:num w:numId="21">
    <w:abstractNumId w:val="9"/>
  </w:num>
  <w:num w:numId="22">
    <w:abstractNumId w:val="19"/>
  </w:num>
  <w:num w:numId="23">
    <w:abstractNumId w:val="39"/>
  </w:num>
  <w:num w:numId="24">
    <w:abstractNumId w:val="27"/>
  </w:num>
  <w:num w:numId="25">
    <w:abstractNumId w:val="43"/>
  </w:num>
  <w:num w:numId="26">
    <w:abstractNumId w:val="35"/>
  </w:num>
  <w:num w:numId="27">
    <w:abstractNumId w:val="16"/>
  </w:num>
  <w:num w:numId="28">
    <w:abstractNumId w:val="24"/>
  </w:num>
  <w:num w:numId="29">
    <w:abstractNumId w:val="14"/>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8"/>
  </w:num>
  <w:num w:numId="34">
    <w:abstractNumId w:val="22"/>
  </w:num>
  <w:num w:numId="35">
    <w:abstractNumId w:val="18"/>
  </w:num>
  <w:num w:numId="36">
    <w:abstractNumId w:val="11"/>
  </w:num>
  <w:num w:numId="37">
    <w:abstractNumId w:val="12"/>
  </w:num>
  <w:num w:numId="38">
    <w:abstractNumId w:val="3"/>
  </w:num>
  <w:num w:numId="39">
    <w:abstractNumId w:val="5"/>
  </w:num>
  <w:num w:numId="40">
    <w:abstractNumId w:val="42"/>
  </w:num>
  <w:num w:numId="41">
    <w:abstractNumId w:val="36"/>
  </w:num>
  <w:num w:numId="42">
    <w:abstractNumId w:val="33"/>
  </w:num>
  <w:num w:numId="43">
    <w:abstractNumId w:val="2"/>
  </w:num>
  <w:num w:numId="44">
    <w:abstractNumId w:val="1"/>
  </w:num>
  <w:num w:numId="45">
    <w:abstractNumId w:val="0"/>
  </w:num>
  <w:num w:numId="4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0324">
    <w15:presenceInfo w15:providerId="None" w15:userId="Ericsson_0324"/>
  </w15:person>
  <w15:person w15:author="RG">
    <w15:presenceInfo w15:providerId="None" w15:userId="RG"/>
  </w15:person>
  <w15:person w15:author="PG">
    <w15:presenceInfo w15:providerId="None" w15:userId="PG"/>
  </w15:person>
  <w15:person w15:author="Nokia-6">
    <w15:presenceInfo w15:providerId="None" w15:userId="Nokia-6"/>
  </w15:person>
  <w15:person w15:author="IDCC_r03">
    <w15:presenceInfo w15:providerId="None" w15:userId="IDCC_r03"/>
  </w15:person>
  <w15:person w15:author="Ericsson_0301">
    <w15:presenceInfo w15:providerId="None" w15:userId="Ericsson_0301"/>
  </w15:person>
  <w15:person w15:author="Ericsson_0325">
    <w15:presenceInfo w15:providerId="None" w15:userId="Ericsson_0325"/>
  </w15:person>
  <w15:person w15:author="Ericsson-S3">
    <w15:presenceInfo w15:providerId="None" w15:userId="Ericsson-S3"/>
  </w15:person>
  <w15:person w15:author="IDCC_r08">
    <w15:presenceInfo w15:providerId="None" w15:userId="IDCC_r08"/>
  </w15:person>
  <w15:person w15:author="Ericsson_0303">
    <w15:presenceInfo w15:providerId="None" w15:userId="Ericsson_0303"/>
  </w15:person>
  <w15:person w15:author="Lenovo r06">
    <w15:presenceInfo w15:providerId="None" w15:userId="Lenovo r06"/>
  </w15:person>
  <w15:person w15:author="QC-01">
    <w15:presenceInfo w15:providerId="None" w15:userId="QC-01"/>
  </w15:person>
  <w15:person w15:author="Ericsson_0302">
    <w15:presenceInfo w15:providerId="None" w15:userId="Ericsson_0302"/>
  </w15:person>
  <w15:person w15:author="Lenovo r01">
    <w15:presenceInfo w15:providerId="None" w15:userId="Lenovo r01"/>
  </w15:person>
  <w15:person w15:author="Ericsson_0305">
    <w15:presenceInfo w15:providerId="None" w15:userId="Ericsson_0305"/>
  </w15:person>
  <w15:person w15:author="Ericsson-S4">
    <w15:presenceInfo w15:providerId="None" w15:userId="Ericsson-S4"/>
  </w15:person>
  <w15:person w15:author="Hans Mattsson">
    <w15:presenceInfo w15:providerId="AD" w15:userId="S::hans.mattsson@ericsson.com::b00f3414-f310-4836-81ba-58e55e05ca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10DF"/>
    <w:rsid w:val="00001238"/>
    <w:rsid w:val="00002264"/>
    <w:rsid w:val="00002A8D"/>
    <w:rsid w:val="00006CEA"/>
    <w:rsid w:val="000076AB"/>
    <w:rsid w:val="00011257"/>
    <w:rsid w:val="00012716"/>
    <w:rsid w:val="00012AD6"/>
    <w:rsid w:val="0001518F"/>
    <w:rsid w:val="00015E52"/>
    <w:rsid w:val="00016592"/>
    <w:rsid w:val="000167D3"/>
    <w:rsid w:val="000175D5"/>
    <w:rsid w:val="00022050"/>
    <w:rsid w:val="0002256F"/>
    <w:rsid w:val="00022CE8"/>
    <w:rsid w:val="00022E4A"/>
    <w:rsid w:val="00023BAA"/>
    <w:rsid w:val="0002496F"/>
    <w:rsid w:val="0002563B"/>
    <w:rsid w:val="000266D7"/>
    <w:rsid w:val="0003060A"/>
    <w:rsid w:val="00032A7A"/>
    <w:rsid w:val="00032B2D"/>
    <w:rsid w:val="00033FF1"/>
    <w:rsid w:val="00034043"/>
    <w:rsid w:val="00034886"/>
    <w:rsid w:val="000348E1"/>
    <w:rsid w:val="00035957"/>
    <w:rsid w:val="00035F9E"/>
    <w:rsid w:val="0003705B"/>
    <w:rsid w:val="0004018F"/>
    <w:rsid w:val="000419E6"/>
    <w:rsid w:val="00041A82"/>
    <w:rsid w:val="00043883"/>
    <w:rsid w:val="000439A8"/>
    <w:rsid w:val="00043E58"/>
    <w:rsid w:val="000440F9"/>
    <w:rsid w:val="0004465C"/>
    <w:rsid w:val="0004551A"/>
    <w:rsid w:val="0004582E"/>
    <w:rsid w:val="00045E0A"/>
    <w:rsid w:val="00046221"/>
    <w:rsid w:val="00047C63"/>
    <w:rsid w:val="000501B8"/>
    <w:rsid w:val="00050343"/>
    <w:rsid w:val="00052109"/>
    <w:rsid w:val="000530A8"/>
    <w:rsid w:val="000532DC"/>
    <w:rsid w:val="0005398C"/>
    <w:rsid w:val="00054CCB"/>
    <w:rsid w:val="00055E8F"/>
    <w:rsid w:val="000567B6"/>
    <w:rsid w:val="0005682B"/>
    <w:rsid w:val="00056D5E"/>
    <w:rsid w:val="000571F3"/>
    <w:rsid w:val="00057D9B"/>
    <w:rsid w:val="0006097F"/>
    <w:rsid w:val="00062698"/>
    <w:rsid w:val="00065842"/>
    <w:rsid w:val="00066FE6"/>
    <w:rsid w:val="00070835"/>
    <w:rsid w:val="000718BC"/>
    <w:rsid w:val="000723E1"/>
    <w:rsid w:val="00072606"/>
    <w:rsid w:val="000730B8"/>
    <w:rsid w:val="00075460"/>
    <w:rsid w:val="000755EF"/>
    <w:rsid w:val="0007625C"/>
    <w:rsid w:val="00076BFF"/>
    <w:rsid w:val="00076F97"/>
    <w:rsid w:val="00077F6F"/>
    <w:rsid w:val="00082A44"/>
    <w:rsid w:val="000830EE"/>
    <w:rsid w:val="00083122"/>
    <w:rsid w:val="0008758C"/>
    <w:rsid w:val="000877C7"/>
    <w:rsid w:val="00087AB8"/>
    <w:rsid w:val="00087F1F"/>
    <w:rsid w:val="0009096F"/>
    <w:rsid w:val="00090EEF"/>
    <w:rsid w:val="00091760"/>
    <w:rsid w:val="00091C1F"/>
    <w:rsid w:val="00092A67"/>
    <w:rsid w:val="00092D0C"/>
    <w:rsid w:val="000934B8"/>
    <w:rsid w:val="00094E2E"/>
    <w:rsid w:val="000956B1"/>
    <w:rsid w:val="00096798"/>
    <w:rsid w:val="000A0261"/>
    <w:rsid w:val="000A099C"/>
    <w:rsid w:val="000A1DFC"/>
    <w:rsid w:val="000A423F"/>
    <w:rsid w:val="000A44B1"/>
    <w:rsid w:val="000A6E57"/>
    <w:rsid w:val="000A7A1E"/>
    <w:rsid w:val="000B150C"/>
    <w:rsid w:val="000B234B"/>
    <w:rsid w:val="000B290F"/>
    <w:rsid w:val="000B2CD6"/>
    <w:rsid w:val="000B3536"/>
    <w:rsid w:val="000B408D"/>
    <w:rsid w:val="000B6310"/>
    <w:rsid w:val="000C03B4"/>
    <w:rsid w:val="000C045D"/>
    <w:rsid w:val="000C0B1B"/>
    <w:rsid w:val="000C0C63"/>
    <w:rsid w:val="000C15EF"/>
    <w:rsid w:val="000C2431"/>
    <w:rsid w:val="000C252D"/>
    <w:rsid w:val="000C4DC6"/>
    <w:rsid w:val="000C5899"/>
    <w:rsid w:val="000C6598"/>
    <w:rsid w:val="000C6A4B"/>
    <w:rsid w:val="000C758B"/>
    <w:rsid w:val="000C7E14"/>
    <w:rsid w:val="000C7EA0"/>
    <w:rsid w:val="000D132D"/>
    <w:rsid w:val="000D1690"/>
    <w:rsid w:val="000D2018"/>
    <w:rsid w:val="000D20E3"/>
    <w:rsid w:val="000D2A81"/>
    <w:rsid w:val="000D3660"/>
    <w:rsid w:val="000D4217"/>
    <w:rsid w:val="000D4792"/>
    <w:rsid w:val="000D574D"/>
    <w:rsid w:val="000D578C"/>
    <w:rsid w:val="000D6B59"/>
    <w:rsid w:val="000E13DA"/>
    <w:rsid w:val="000E1488"/>
    <w:rsid w:val="000E1F3B"/>
    <w:rsid w:val="000E476B"/>
    <w:rsid w:val="000E4CE8"/>
    <w:rsid w:val="000E551A"/>
    <w:rsid w:val="000E68CA"/>
    <w:rsid w:val="000E736D"/>
    <w:rsid w:val="000E7731"/>
    <w:rsid w:val="000F0667"/>
    <w:rsid w:val="000F1CB6"/>
    <w:rsid w:val="000F3575"/>
    <w:rsid w:val="000F3730"/>
    <w:rsid w:val="000F4B8F"/>
    <w:rsid w:val="000F4D36"/>
    <w:rsid w:val="000F5A53"/>
    <w:rsid w:val="000F5D61"/>
    <w:rsid w:val="000F6970"/>
    <w:rsid w:val="000F73CB"/>
    <w:rsid w:val="000F76CD"/>
    <w:rsid w:val="00100AA6"/>
    <w:rsid w:val="00100BF2"/>
    <w:rsid w:val="00100ECF"/>
    <w:rsid w:val="0010166E"/>
    <w:rsid w:val="00103713"/>
    <w:rsid w:val="00104F43"/>
    <w:rsid w:val="00106D14"/>
    <w:rsid w:val="00107AAB"/>
    <w:rsid w:val="00111566"/>
    <w:rsid w:val="00113B63"/>
    <w:rsid w:val="001147BF"/>
    <w:rsid w:val="0011552A"/>
    <w:rsid w:val="001167F2"/>
    <w:rsid w:val="001176E7"/>
    <w:rsid w:val="00117732"/>
    <w:rsid w:val="001203A4"/>
    <w:rsid w:val="00123FBD"/>
    <w:rsid w:val="001251A2"/>
    <w:rsid w:val="00125C51"/>
    <w:rsid w:val="00125CD3"/>
    <w:rsid w:val="00125DEF"/>
    <w:rsid w:val="0012798E"/>
    <w:rsid w:val="0013012B"/>
    <w:rsid w:val="00130307"/>
    <w:rsid w:val="00130316"/>
    <w:rsid w:val="0013052E"/>
    <w:rsid w:val="001318CA"/>
    <w:rsid w:val="00131DDF"/>
    <w:rsid w:val="00133796"/>
    <w:rsid w:val="00134B8C"/>
    <w:rsid w:val="00134EF6"/>
    <w:rsid w:val="0013504C"/>
    <w:rsid w:val="00135854"/>
    <w:rsid w:val="0013794F"/>
    <w:rsid w:val="00137CC7"/>
    <w:rsid w:val="00144C71"/>
    <w:rsid w:val="00144DFD"/>
    <w:rsid w:val="00146CBC"/>
    <w:rsid w:val="00151453"/>
    <w:rsid w:val="0015162B"/>
    <w:rsid w:val="00151BFD"/>
    <w:rsid w:val="00152B66"/>
    <w:rsid w:val="00152F4C"/>
    <w:rsid w:val="00153EB8"/>
    <w:rsid w:val="00154CAB"/>
    <w:rsid w:val="001553AD"/>
    <w:rsid w:val="00155B38"/>
    <w:rsid w:val="0015706D"/>
    <w:rsid w:val="00157AA2"/>
    <w:rsid w:val="0016030E"/>
    <w:rsid w:val="00160F94"/>
    <w:rsid w:val="00160FE9"/>
    <w:rsid w:val="00163FAF"/>
    <w:rsid w:val="00164BBA"/>
    <w:rsid w:val="00165A0F"/>
    <w:rsid w:val="00166369"/>
    <w:rsid w:val="00166C96"/>
    <w:rsid w:val="00167594"/>
    <w:rsid w:val="001700C4"/>
    <w:rsid w:val="00174F4B"/>
    <w:rsid w:val="0017596E"/>
    <w:rsid w:val="00175BF3"/>
    <w:rsid w:val="001762F8"/>
    <w:rsid w:val="00176849"/>
    <w:rsid w:val="001801DC"/>
    <w:rsid w:val="001805CC"/>
    <w:rsid w:val="00181A79"/>
    <w:rsid w:val="00183803"/>
    <w:rsid w:val="00183937"/>
    <w:rsid w:val="0018400C"/>
    <w:rsid w:val="0018486D"/>
    <w:rsid w:val="001855A4"/>
    <w:rsid w:val="00185B5C"/>
    <w:rsid w:val="00185E47"/>
    <w:rsid w:val="001873F6"/>
    <w:rsid w:val="0018744E"/>
    <w:rsid w:val="00190476"/>
    <w:rsid w:val="001910FE"/>
    <w:rsid w:val="00192D18"/>
    <w:rsid w:val="00193465"/>
    <w:rsid w:val="00193BA6"/>
    <w:rsid w:val="0019464C"/>
    <w:rsid w:val="00195AFF"/>
    <w:rsid w:val="0019692B"/>
    <w:rsid w:val="001A058D"/>
    <w:rsid w:val="001A070D"/>
    <w:rsid w:val="001A14C9"/>
    <w:rsid w:val="001A1840"/>
    <w:rsid w:val="001A1DD5"/>
    <w:rsid w:val="001A2A72"/>
    <w:rsid w:val="001A59FB"/>
    <w:rsid w:val="001A61BD"/>
    <w:rsid w:val="001B0313"/>
    <w:rsid w:val="001B0595"/>
    <w:rsid w:val="001B1D68"/>
    <w:rsid w:val="001B321A"/>
    <w:rsid w:val="001B4688"/>
    <w:rsid w:val="001B5FC0"/>
    <w:rsid w:val="001B616F"/>
    <w:rsid w:val="001B685A"/>
    <w:rsid w:val="001B68D9"/>
    <w:rsid w:val="001B7376"/>
    <w:rsid w:val="001C0D29"/>
    <w:rsid w:val="001C2E7C"/>
    <w:rsid w:val="001C2F66"/>
    <w:rsid w:val="001C3415"/>
    <w:rsid w:val="001C422B"/>
    <w:rsid w:val="001C5324"/>
    <w:rsid w:val="001C5A52"/>
    <w:rsid w:val="001C610E"/>
    <w:rsid w:val="001C6316"/>
    <w:rsid w:val="001C6A14"/>
    <w:rsid w:val="001C71FD"/>
    <w:rsid w:val="001C7317"/>
    <w:rsid w:val="001D0612"/>
    <w:rsid w:val="001D21AA"/>
    <w:rsid w:val="001D2E69"/>
    <w:rsid w:val="001D3129"/>
    <w:rsid w:val="001D4F31"/>
    <w:rsid w:val="001D5637"/>
    <w:rsid w:val="001D5A53"/>
    <w:rsid w:val="001D6808"/>
    <w:rsid w:val="001D6BF8"/>
    <w:rsid w:val="001D74F6"/>
    <w:rsid w:val="001D7EA0"/>
    <w:rsid w:val="001E215D"/>
    <w:rsid w:val="001E29BA"/>
    <w:rsid w:val="001E2A5D"/>
    <w:rsid w:val="001E2DA9"/>
    <w:rsid w:val="001E41F3"/>
    <w:rsid w:val="001E5A1C"/>
    <w:rsid w:val="001E604E"/>
    <w:rsid w:val="001E66DF"/>
    <w:rsid w:val="001E6893"/>
    <w:rsid w:val="001E68DE"/>
    <w:rsid w:val="001E7433"/>
    <w:rsid w:val="001F3827"/>
    <w:rsid w:val="001F3ED6"/>
    <w:rsid w:val="001F4A00"/>
    <w:rsid w:val="001F6C9D"/>
    <w:rsid w:val="00200199"/>
    <w:rsid w:val="002019F9"/>
    <w:rsid w:val="0020225A"/>
    <w:rsid w:val="00202E19"/>
    <w:rsid w:val="00203918"/>
    <w:rsid w:val="00203E22"/>
    <w:rsid w:val="0020411B"/>
    <w:rsid w:val="00207300"/>
    <w:rsid w:val="002100CD"/>
    <w:rsid w:val="002100E4"/>
    <w:rsid w:val="00210279"/>
    <w:rsid w:val="0021041B"/>
    <w:rsid w:val="00210BED"/>
    <w:rsid w:val="00210E61"/>
    <w:rsid w:val="00212FF7"/>
    <w:rsid w:val="002132E9"/>
    <w:rsid w:val="002132FE"/>
    <w:rsid w:val="002133D1"/>
    <w:rsid w:val="0021674F"/>
    <w:rsid w:val="00216939"/>
    <w:rsid w:val="002169F3"/>
    <w:rsid w:val="0021781E"/>
    <w:rsid w:val="00217EBA"/>
    <w:rsid w:val="002207DD"/>
    <w:rsid w:val="002213D4"/>
    <w:rsid w:val="0022155F"/>
    <w:rsid w:val="0022156F"/>
    <w:rsid w:val="00221E01"/>
    <w:rsid w:val="0022219F"/>
    <w:rsid w:val="00223319"/>
    <w:rsid w:val="002245EC"/>
    <w:rsid w:val="002264BB"/>
    <w:rsid w:val="00231123"/>
    <w:rsid w:val="00231602"/>
    <w:rsid w:val="002326FD"/>
    <w:rsid w:val="00232B40"/>
    <w:rsid w:val="00232D50"/>
    <w:rsid w:val="00232D54"/>
    <w:rsid w:val="00233406"/>
    <w:rsid w:val="00233E39"/>
    <w:rsid w:val="00233ECD"/>
    <w:rsid w:val="00234EA7"/>
    <w:rsid w:val="00237885"/>
    <w:rsid w:val="00237C26"/>
    <w:rsid w:val="002408A4"/>
    <w:rsid w:val="00240B6B"/>
    <w:rsid w:val="00241610"/>
    <w:rsid w:val="00242DA0"/>
    <w:rsid w:val="00243AC6"/>
    <w:rsid w:val="00244E0D"/>
    <w:rsid w:val="00244E1D"/>
    <w:rsid w:val="002460F5"/>
    <w:rsid w:val="00246AAA"/>
    <w:rsid w:val="00247FAF"/>
    <w:rsid w:val="00250D18"/>
    <w:rsid w:val="00250F1E"/>
    <w:rsid w:val="0025138C"/>
    <w:rsid w:val="002515C6"/>
    <w:rsid w:val="002526F6"/>
    <w:rsid w:val="00252FA5"/>
    <w:rsid w:val="002541DC"/>
    <w:rsid w:val="00260285"/>
    <w:rsid w:val="002604BE"/>
    <w:rsid w:val="00261D76"/>
    <w:rsid w:val="00261EB6"/>
    <w:rsid w:val="00262BAD"/>
    <w:rsid w:val="00263176"/>
    <w:rsid w:val="002634A5"/>
    <w:rsid w:val="00263FE4"/>
    <w:rsid w:val="002645CB"/>
    <w:rsid w:val="00265E36"/>
    <w:rsid w:val="0026632A"/>
    <w:rsid w:val="002668F5"/>
    <w:rsid w:val="00267660"/>
    <w:rsid w:val="00270E52"/>
    <w:rsid w:val="00273AD3"/>
    <w:rsid w:val="00273FDF"/>
    <w:rsid w:val="0027531F"/>
    <w:rsid w:val="00275D12"/>
    <w:rsid w:val="002769F4"/>
    <w:rsid w:val="00277A00"/>
    <w:rsid w:val="00280FDF"/>
    <w:rsid w:val="002811CC"/>
    <w:rsid w:val="0028265D"/>
    <w:rsid w:val="00282CFE"/>
    <w:rsid w:val="002834F9"/>
    <w:rsid w:val="00283E77"/>
    <w:rsid w:val="00284AB9"/>
    <w:rsid w:val="0028537B"/>
    <w:rsid w:val="0028627E"/>
    <w:rsid w:val="00287BA7"/>
    <w:rsid w:val="002901CC"/>
    <w:rsid w:val="002901FD"/>
    <w:rsid w:val="0029081D"/>
    <w:rsid w:val="00290C47"/>
    <w:rsid w:val="00291868"/>
    <w:rsid w:val="00292125"/>
    <w:rsid w:val="00292B86"/>
    <w:rsid w:val="00293DBB"/>
    <w:rsid w:val="0029411E"/>
    <w:rsid w:val="002962CE"/>
    <w:rsid w:val="002964DB"/>
    <w:rsid w:val="00296DC8"/>
    <w:rsid w:val="0029799E"/>
    <w:rsid w:val="002A1D35"/>
    <w:rsid w:val="002A3449"/>
    <w:rsid w:val="002A48C0"/>
    <w:rsid w:val="002A4BCF"/>
    <w:rsid w:val="002A4DED"/>
    <w:rsid w:val="002A5DE6"/>
    <w:rsid w:val="002A66CF"/>
    <w:rsid w:val="002A7BB7"/>
    <w:rsid w:val="002B1047"/>
    <w:rsid w:val="002B1099"/>
    <w:rsid w:val="002B1F0E"/>
    <w:rsid w:val="002B223B"/>
    <w:rsid w:val="002B2D5A"/>
    <w:rsid w:val="002B38EA"/>
    <w:rsid w:val="002B3A5F"/>
    <w:rsid w:val="002B4AA4"/>
    <w:rsid w:val="002B54A3"/>
    <w:rsid w:val="002B55D6"/>
    <w:rsid w:val="002C13EF"/>
    <w:rsid w:val="002C195E"/>
    <w:rsid w:val="002C3417"/>
    <w:rsid w:val="002C3844"/>
    <w:rsid w:val="002C764B"/>
    <w:rsid w:val="002D023E"/>
    <w:rsid w:val="002D3755"/>
    <w:rsid w:val="002D4252"/>
    <w:rsid w:val="002D4569"/>
    <w:rsid w:val="002D49E8"/>
    <w:rsid w:val="002D7A54"/>
    <w:rsid w:val="002E06CA"/>
    <w:rsid w:val="002E270E"/>
    <w:rsid w:val="002E4227"/>
    <w:rsid w:val="002E4ED0"/>
    <w:rsid w:val="002E64C3"/>
    <w:rsid w:val="002E687C"/>
    <w:rsid w:val="002E78E5"/>
    <w:rsid w:val="002E7CAB"/>
    <w:rsid w:val="002E7CE2"/>
    <w:rsid w:val="002F156E"/>
    <w:rsid w:val="002F60AB"/>
    <w:rsid w:val="002F6357"/>
    <w:rsid w:val="002F666F"/>
    <w:rsid w:val="002F7313"/>
    <w:rsid w:val="002F7B48"/>
    <w:rsid w:val="00300A99"/>
    <w:rsid w:val="00300E68"/>
    <w:rsid w:val="00301C7C"/>
    <w:rsid w:val="00304F63"/>
    <w:rsid w:val="003056A3"/>
    <w:rsid w:val="00305A38"/>
    <w:rsid w:val="00305B0E"/>
    <w:rsid w:val="00306C1D"/>
    <w:rsid w:val="003110A3"/>
    <w:rsid w:val="00312CB9"/>
    <w:rsid w:val="0031314E"/>
    <w:rsid w:val="00313C86"/>
    <w:rsid w:val="00314909"/>
    <w:rsid w:val="0032042F"/>
    <w:rsid w:val="00321DA7"/>
    <w:rsid w:val="00323C75"/>
    <w:rsid w:val="00325D4E"/>
    <w:rsid w:val="00326342"/>
    <w:rsid w:val="0032789E"/>
    <w:rsid w:val="003301A8"/>
    <w:rsid w:val="0033042C"/>
    <w:rsid w:val="00331CF6"/>
    <w:rsid w:val="00332BBF"/>
    <w:rsid w:val="003355BB"/>
    <w:rsid w:val="003355E1"/>
    <w:rsid w:val="00336D9F"/>
    <w:rsid w:val="00336F91"/>
    <w:rsid w:val="00340C0E"/>
    <w:rsid w:val="00342057"/>
    <w:rsid w:val="003432C3"/>
    <w:rsid w:val="00344016"/>
    <w:rsid w:val="00345150"/>
    <w:rsid w:val="00345467"/>
    <w:rsid w:val="003469ED"/>
    <w:rsid w:val="00347408"/>
    <w:rsid w:val="00347CAD"/>
    <w:rsid w:val="00351159"/>
    <w:rsid w:val="00351904"/>
    <w:rsid w:val="00352C16"/>
    <w:rsid w:val="00352D29"/>
    <w:rsid w:val="00353FE5"/>
    <w:rsid w:val="00356F75"/>
    <w:rsid w:val="003574B8"/>
    <w:rsid w:val="00357DAE"/>
    <w:rsid w:val="003616CA"/>
    <w:rsid w:val="00361937"/>
    <w:rsid w:val="00362FF4"/>
    <w:rsid w:val="00365922"/>
    <w:rsid w:val="003673DC"/>
    <w:rsid w:val="00367D5C"/>
    <w:rsid w:val="00370336"/>
    <w:rsid w:val="00370766"/>
    <w:rsid w:val="00371DF5"/>
    <w:rsid w:val="00372702"/>
    <w:rsid w:val="00372F42"/>
    <w:rsid w:val="003730A1"/>
    <w:rsid w:val="0037402B"/>
    <w:rsid w:val="00374B6E"/>
    <w:rsid w:val="003752D3"/>
    <w:rsid w:val="00376D5C"/>
    <w:rsid w:val="00380222"/>
    <w:rsid w:val="003802DA"/>
    <w:rsid w:val="00382595"/>
    <w:rsid w:val="0038346B"/>
    <w:rsid w:val="00384D5D"/>
    <w:rsid w:val="00385BD3"/>
    <w:rsid w:val="00385C78"/>
    <w:rsid w:val="003863B2"/>
    <w:rsid w:val="00387124"/>
    <w:rsid w:val="003872FE"/>
    <w:rsid w:val="00391E9B"/>
    <w:rsid w:val="00392369"/>
    <w:rsid w:val="00392578"/>
    <w:rsid w:val="00392909"/>
    <w:rsid w:val="0039307E"/>
    <w:rsid w:val="003941AD"/>
    <w:rsid w:val="0039429D"/>
    <w:rsid w:val="003949B1"/>
    <w:rsid w:val="0039527B"/>
    <w:rsid w:val="003954D7"/>
    <w:rsid w:val="00395CE2"/>
    <w:rsid w:val="00396A0D"/>
    <w:rsid w:val="00396E17"/>
    <w:rsid w:val="003A0022"/>
    <w:rsid w:val="003A413E"/>
    <w:rsid w:val="003A58A5"/>
    <w:rsid w:val="003A6A2D"/>
    <w:rsid w:val="003B0DA9"/>
    <w:rsid w:val="003B2329"/>
    <w:rsid w:val="003B2416"/>
    <w:rsid w:val="003B3B6A"/>
    <w:rsid w:val="003B54AA"/>
    <w:rsid w:val="003B5A30"/>
    <w:rsid w:val="003B667A"/>
    <w:rsid w:val="003B7A21"/>
    <w:rsid w:val="003B7F13"/>
    <w:rsid w:val="003C0DB5"/>
    <w:rsid w:val="003C22B5"/>
    <w:rsid w:val="003C2C57"/>
    <w:rsid w:val="003C5FAF"/>
    <w:rsid w:val="003C60ED"/>
    <w:rsid w:val="003C797B"/>
    <w:rsid w:val="003C7F36"/>
    <w:rsid w:val="003D0E9B"/>
    <w:rsid w:val="003D10ED"/>
    <w:rsid w:val="003D1DF7"/>
    <w:rsid w:val="003D2615"/>
    <w:rsid w:val="003D2C02"/>
    <w:rsid w:val="003D3ECD"/>
    <w:rsid w:val="003D4078"/>
    <w:rsid w:val="003D4216"/>
    <w:rsid w:val="003D5D1B"/>
    <w:rsid w:val="003D61CF"/>
    <w:rsid w:val="003D74D4"/>
    <w:rsid w:val="003D7DFB"/>
    <w:rsid w:val="003D7DFF"/>
    <w:rsid w:val="003E05DA"/>
    <w:rsid w:val="003E0C4D"/>
    <w:rsid w:val="003E29EF"/>
    <w:rsid w:val="003E434F"/>
    <w:rsid w:val="003E4381"/>
    <w:rsid w:val="003E4FCF"/>
    <w:rsid w:val="003E690C"/>
    <w:rsid w:val="003F00E8"/>
    <w:rsid w:val="003F02D3"/>
    <w:rsid w:val="003F13F5"/>
    <w:rsid w:val="003F1744"/>
    <w:rsid w:val="003F1A09"/>
    <w:rsid w:val="003F1BBC"/>
    <w:rsid w:val="003F20BB"/>
    <w:rsid w:val="003F7083"/>
    <w:rsid w:val="003F762F"/>
    <w:rsid w:val="00401481"/>
    <w:rsid w:val="00401E4D"/>
    <w:rsid w:val="00401EDD"/>
    <w:rsid w:val="004022A3"/>
    <w:rsid w:val="00404478"/>
    <w:rsid w:val="004048C2"/>
    <w:rsid w:val="00404EB9"/>
    <w:rsid w:val="004065B7"/>
    <w:rsid w:val="00406B56"/>
    <w:rsid w:val="00406DED"/>
    <w:rsid w:val="00407100"/>
    <w:rsid w:val="00407EEA"/>
    <w:rsid w:val="00410077"/>
    <w:rsid w:val="00410494"/>
    <w:rsid w:val="004120CD"/>
    <w:rsid w:val="00412A92"/>
    <w:rsid w:val="004153B0"/>
    <w:rsid w:val="00415FA7"/>
    <w:rsid w:val="0041704F"/>
    <w:rsid w:val="00420C2B"/>
    <w:rsid w:val="00420D52"/>
    <w:rsid w:val="00420F95"/>
    <w:rsid w:val="00420FA3"/>
    <w:rsid w:val="004210EB"/>
    <w:rsid w:val="00421EAE"/>
    <w:rsid w:val="004234A9"/>
    <w:rsid w:val="00424B44"/>
    <w:rsid w:val="00424CFA"/>
    <w:rsid w:val="004255BA"/>
    <w:rsid w:val="00426037"/>
    <w:rsid w:val="00426CA9"/>
    <w:rsid w:val="00427AAB"/>
    <w:rsid w:val="00430508"/>
    <w:rsid w:val="0043063F"/>
    <w:rsid w:val="00430CAC"/>
    <w:rsid w:val="00430E51"/>
    <w:rsid w:val="004312F8"/>
    <w:rsid w:val="00431977"/>
    <w:rsid w:val="00431FF0"/>
    <w:rsid w:val="00432341"/>
    <w:rsid w:val="00433147"/>
    <w:rsid w:val="004339DE"/>
    <w:rsid w:val="0043460A"/>
    <w:rsid w:val="004352F6"/>
    <w:rsid w:val="0043575E"/>
    <w:rsid w:val="004359E8"/>
    <w:rsid w:val="00436779"/>
    <w:rsid w:val="00436BAB"/>
    <w:rsid w:val="004374E6"/>
    <w:rsid w:val="004375AE"/>
    <w:rsid w:val="00437859"/>
    <w:rsid w:val="00437D27"/>
    <w:rsid w:val="004408FA"/>
    <w:rsid w:val="00440A94"/>
    <w:rsid w:val="00441FC2"/>
    <w:rsid w:val="00443BC2"/>
    <w:rsid w:val="004447CD"/>
    <w:rsid w:val="0044502F"/>
    <w:rsid w:val="00445C6A"/>
    <w:rsid w:val="00445D47"/>
    <w:rsid w:val="0044600B"/>
    <w:rsid w:val="00446012"/>
    <w:rsid w:val="004461EE"/>
    <w:rsid w:val="00446BB7"/>
    <w:rsid w:val="00446E57"/>
    <w:rsid w:val="004500C1"/>
    <w:rsid w:val="00450EAA"/>
    <w:rsid w:val="0045162D"/>
    <w:rsid w:val="00451C4E"/>
    <w:rsid w:val="00451DC7"/>
    <w:rsid w:val="0045239C"/>
    <w:rsid w:val="00453582"/>
    <w:rsid w:val="004539CF"/>
    <w:rsid w:val="004543B0"/>
    <w:rsid w:val="00457877"/>
    <w:rsid w:val="0046022A"/>
    <w:rsid w:val="004606A8"/>
    <w:rsid w:val="004616DA"/>
    <w:rsid w:val="004663ED"/>
    <w:rsid w:val="00466B69"/>
    <w:rsid w:val="00467279"/>
    <w:rsid w:val="00470194"/>
    <w:rsid w:val="0047049D"/>
    <w:rsid w:val="00471854"/>
    <w:rsid w:val="00473897"/>
    <w:rsid w:val="0047396D"/>
    <w:rsid w:val="004739E4"/>
    <w:rsid w:val="0047565A"/>
    <w:rsid w:val="0047592B"/>
    <w:rsid w:val="004766C2"/>
    <w:rsid w:val="004766C5"/>
    <w:rsid w:val="0047788E"/>
    <w:rsid w:val="004806CD"/>
    <w:rsid w:val="004818B1"/>
    <w:rsid w:val="00482119"/>
    <w:rsid w:val="004825DE"/>
    <w:rsid w:val="0048279A"/>
    <w:rsid w:val="00483214"/>
    <w:rsid w:val="00483265"/>
    <w:rsid w:val="0048526D"/>
    <w:rsid w:val="0048651A"/>
    <w:rsid w:val="00486FED"/>
    <w:rsid w:val="0049014B"/>
    <w:rsid w:val="00491A36"/>
    <w:rsid w:val="0049211E"/>
    <w:rsid w:val="00492F18"/>
    <w:rsid w:val="004930ED"/>
    <w:rsid w:val="0049418A"/>
    <w:rsid w:val="0049499A"/>
    <w:rsid w:val="00494BEC"/>
    <w:rsid w:val="00496404"/>
    <w:rsid w:val="0049670D"/>
    <w:rsid w:val="004A085C"/>
    <w:rsid w:val="004A311D"/>
    <w:rsid w:val="004A3E16"/>
    <w:rsid w:val="004A4D22"/>
    <w:rsid w:val="004A5702"/>
    <w:rsid w:val="004A57DC"/>
    <w:rsid w:val="004A6CE2"/>
    <w:rsid w:val="004A75B9"/>
    <w:rsid w:val="004B052A"/>
    <w:rsid w:val="004B097A"/>
    <w:rsid w:val="004B16BD"/>
    <w:rsid w:val="004B208F"/>
    <w:rsid w:val="004B282C"/>
    <w:rsid w:val="004B2C41"/>
    <w:rsid w:val="004B3132"/>
    <w:rsid w:val="004B41BB"/>
    <w:rsid w:val="004B4609"/>
    <w:rsid w:val="004B5325"/>
    <w:rsid w:val="004B5B41"/>
    <w:rsid w:val="004B7454"/>
    <w:rsid w:val="004C12B6"/>
    <w:rsid w:val="004C1A38"/>
    <w:rsid w:val="004C32B7"/>
    <w:rsid w:val="004C3D65"/>
    <w:rsid w:val="004C53C9"/>
    <w:rsid w:val="004C5632"/>
    <w:rsid w:val="004C775F"/>
    <w:rsid w:val="004D01B9"/>
    <w:rsid w:val="004D034B"/>
    <w:rsid w:val="004D2D05"/>
    <w:rsid w:val="004D780B"/>
    <w:rsid w:val="004D7C68"/>
    <w:rsid w:val="004D7F21"/>
    <w:rsid w:val="004E06AB"/>
    <w:rsid w:val="004E1774"/>
    <w:rsid w:val="004E20DA"/>
    <w:rsid w:val="004E2276"/>
    <w:rsid w:val="004E3B09"/>
    <w:rsid w:val="004E3B3E"/>
    <w:rsid w:val="004E592F"/>
    <w:rsid w:val="004E5A3B"/>
    <w:rsid w:val="004E601E"/>
    <w:rsid w:val="004E7D12"/>
    <w:rsid w:val="004F031E"/>
    <w:rsid w:val="004F06A7"/>
    <w:rsid w:val="004F2146"/>
    <w:rsid w:val="004F2EEF"/>
    <w:rsid w:val="004F317C"/>
    <w:rsid w:val="004F3796"/>
    <w:rsid w:val="004F3E5C"/>
    <w:rsid w:val="004F6A7E"/>
    <w:rsid w:val="004F6C8A"/>
    <w:rsid w:val="004F7B82"/>
    <w:rsid w:val="0050014B"/>
    <w:rsid w:val="00500FDB"/>
    <w:rsid w:val="005026C7"/>
    <w:rsid w:val="00502807"/>
    <w:rsid w:val="00502FC8"/>
    <w:rsid w:val="00504720"/>
    <w:rsid w:val="00505C32"/>
    <w:rsid w:val="00506CA9"/>
    <w:rsid w:val="00507273"/>
    <w:rsid w:val="0050772B"/>
    <w:rsid w:val="0050780D"/>
    <w:rsid w:val="00507E03"/>
    <w:rsid w:val="00510B52"/>
    <w:rsid w:val="00510C6F"/>
    <w:rsid w:val="00510DA1"/>
    <w:rsid w:val="00511E71"/>
    <w:rsid w:val="00513596"/>
    <w:rsid w:val="00514974"/>
    <w:rsid w:val="0051519E"/>
    <w:rsid w:val="00516079"/>
    <w:rsid w:val="00517032"/>
    <w:rsid w:val="0052034A"/>
    <w:rsid w:val="0052089C"/>
    <w:rsid w:val="00521803"/>
    <w:rsid w:val="005219A0"/>
    <w:rsid w:val="00521EF9"/>
    <w:rsid w:val="005237B3"/>
    <w:rsid w:val="00524473"/>
    <w:rsid w:val="005249B8"/>
    <w:rsid w:val="0052534D"/>
    <w:rsid w:val="00525DD6"/>
    <w:rsid w:val="00525DE5"/>
    <w:rsid w:val="0052756E"/>
    <w:rsid w:val="00530110"/>
    <w:rsid w:val="005315B4"/>
    <w:rsid w:val="00531890"/>
    <w:rsid w:val="00531C12"/>
    <w:rsid w:val="005320AE"/>
    <w:rsid w:val="005321DB"/>
    <w:rsid w:val="00532B38"/>
    <w:rsid w:val="00532FD6"/>
    <w:rsid w:val="00533107"/>
    <w:rsid w:val="005342F0"/>
    <w:rsid w:val="0053496A"/>
    <w:rsid w:val="005368C1"/>
    <w:rsid w:val="005405B9"/>
    <w:rsid w:val="005405C6"/>
    <w:rsid w:val="005407C2"/>
    <w:rsid w:val="00540E02"/>
    <w:rsid w:val="00541C97"/>
    <w:rsid w:val="0054202B"/>
    <w:rsid w:val="0054214E"/>
    <w:rsid w:val="00542D4D"/>
    <w:rsid w:val="005469E3"/>
    <w:rsid w:val="00550D7B"/>
    <w:rsid w:val="00551234"/>
    <w:rsid w:val="00551A7E"/>
    <w:rsid w:val="00551DC0"/>
    <w:rsid w:val="005529F3"/>
    <w:rsid w:val="005533DF"/>
    <w:rsid w:val="00553719"/>
    <w:rsid w:val="00556145"/>
    <w:rsid w:val="005563E6"/>
    <w:rsid w:val="005606A5"/>
    <w:rsid w:val="00561064"/>
    <w:rsid w:val="00563633"/>
    <w:rsid w:val="00564203"/>
    <w:rsid w:val="00565110"/>
    <w:rsid w:val="00565308"/>
    <w:rsid w:val="0056559A"/>
    <w:rsid w:val="00565769"/>
    <w:rsid w:val="005658D5"/>
    <w:rsid w:val="00565D3C"/>
    <w:rsid w:val="005660BD"/>
    <w:rsid w:val="005663BD"/>
    <w:rsid w:val="005663CE"/>
    <w:rsid w:val="00566B0E"/>
    <w:rsid w:val="0056758A"/>
    <w:rsid w:val="00567C42"/>
    <w:rsid w:val="00567FC9"/>
    <w:rsid w:val="00570383"/>
    <w:rsid w:val="005706A4"/>
    <w:rsid w:val="00571F29"/>
    <w:rsid w:val="005724D4"/>
    <w:rsid w:val="005735C2"/>
    <w:rsid w:val="005741C3"/>
    <w:rsid w:val="0057529C"/>
    <w:rsid w:val="005755E0"/>
    <w:rsid w:val="00575952"/>
    <w:rsid w:val="00575FE7"/>
    <w:rsid w:val="005763A7"/>
    <w:rsid w:val="005774DD"/>
    <w:rsid w:val="005777C4"/>
    <w:rsid w:val="005809A2"/>
    <w:rsid w:val="00581103"/>
    <w:rsid w:val="005823E9"/>
    <w:rsid w:val="00582FBB"/>
    <w:rsid w:val="005838E2"/>
    <w:rsid w:val="00583A65"/>
    <w:rsid w:val="00584040"/>
    <w:rsid w:val="00584A4B"/>
    <w:rsid w:val="005852A2"/>
    <w:rsid w:val="00585660"/>
    <w:rsid w:val="0058586A"/>
    <w:rsid w:val="00585970"/>
    <w:rsid w:val="00585C99"/>
    <w:rsid w:val="00586ABB"/>
    <w:rsid w:val="0058703A"/>
    <w:rsid w:val="00587A03"/>
    <w:rsid w:val="00587BD8"/>
    <w:rsid w:val="00590919"/>
    <w:rsid w:val="0059162F"/>
    <w:rsid w:val="00591E7B"/>
    <w:rsid w:val="005933C4"/>
    <w:rsid w:val="00593753"/>
    <w:rsid w:val="0059381D"/>
    <w:rsid w:val="0059583C"/>
    <w:rsid w:val="005961F7"/>
    <w:rsid w:val="005964F6"/>
    <w:rsid w:val="0059704A"/>
    <w:rsid w:val="00597FAC"/>
    <w:rsid w:val="005A0C05"/>
    <w:rsid w:val="005A1001"/>
    <w:rsid w:val="005A1A3F"/>
    <w:rsid w:val="005A2E35"/>
    <w:rsid w:val="005A3DEE"/>
    <w:rsid w:val="005A3F92"/>
    <w:rsid w:val="005A4EDA"/>
    <w:rsid w:val="005A50C8"/>
    <w:rsid w:val="005A607B"/>
    <w:rsid w:val="005A634A"/>
    <w:rsid w:val="005A6D9A"/>
    <w:rsid w:val="005B12C2"/>
    <w:rsid w:val="005B1DE5"/>
    <w:rsid w:val="005B1F62"/>
    <w:rsid w:val="005B2349"/>
    <w:rsid w:val="005B2947"/>
    <w:rsid w:val="005B3502"/>
    <w:rsid w:val="005B37B9"/>
    <w:rsid w:val="005B3CF6"/>
    <w:rsid w:val="005B4EC1"/>
    <w:rsid w:val="005B5B67"/>
    <w:rsid w:val="005B5D33"/>
    <w:rsid w:val="005B6221"/>
    <w:rsid w:val="005B6814"/>
    <w:rsid w:val="005B7FA9"/>
    <w:rsid w:val="005C1635"/>
    <w:rsid w:val="005C2158"/>
    <w:rsid w:val="005C26FB"/>
    <w:rsid w:val="005C3144"/>
    <w:rsid w:val="005C4205"/>
    <w:rsid w:val="005C55AF"/>
    <w:rsid w:val="005C63F1"/>
    <w:rsid w:val="005C684D"/>
    <w:rsid w:val="005C70B5"/>
    <w:rsid w:val="005C79AB"/>
    <w:rsid w:val="005D0478"/>
    <w:rsid w:val="005D0A0B"/>
    <w:rsid w:val="005D11BA"/>
    <w:rsid w:val="005D12FD"/>
    <w:rsid w:val="005D3241"/>
    <w:rsid w:val="005D47AA"/>
    <w:rsid w:val="005D51B0"/>
    <w:rsid w:val="005D5305"/>
    <w:rsid w:val="005D5989"/>
    <w:rsid w:val="005D7DD1"/>
    <w:rsid w:val="005E20B8"/>
    <w:rsid w:val="005E2C44"/>
    <w:rsid w:val="005E3924"/>
    <w:rsid w:val="005E3D01"/>
    <w:rsid w:val="005E4909"/>
    <w:rsid w:val="005E4ABA"/>
    <w:rsid w:val="005E4AF0"/>
    <w:rsid w:val="005E658C"/>
    <w:rsid w:val="005E79EC"/>
    <w:rsid w:val="005E7BE4"/>
    <w:rsid w:val="005F0842"/>
    <w:rsid w:val="005F1A85"/>
    <w:rsid w:val="005F1D81"/>
    <w:rsid w:val="005F33DA"/>
    <w:rsid w:val="005F6AF9"/>
    <w:rsid w:val="0060023E"/>
    <w:rsid w:val="0060037F"/>
    <w:rsid w:val="00600DC4"/>
    <w:rsid w:val="00601D1F"/>
    <w:rsid w:val="006044D9"/>
    <w:rsid w:val="00604EF8"/>
    <w:rsid w:val="00605F2B"/>
    <w:rsid w:val="0060661C"/>
    <w:rsid w:val="00606779"/>
    <w:rsid w:val="00607CA1"/>
    <w:rsid w:val="00607D5A"/>
    <w:rsid w:val="006107EB"/>
    <w:rsid w:val="0061183A"/>
    <w:rsid w:val="00611B8B"/>
    <w:rsid w:val="006123FB"/>
    <w:rsid w:val="00613218"/>
    <w:rsid w:val="0061385B"/>
    <w:rsid w:val="00613CB2"/>
    <w:rsid w:val="00614125"/>
    <w:rsid w:val="00614B19"/>
    <w:rsid w:val="006155B6"/>
    <w:rsid w:val="006157C2"/>
    <w:rsid w:val="006166DC"/>
    <w:rsid w:val="006169C2"/>
    <w:rsid w:val="0061757A"/>
    <w:rsid w:val="006176F4"/>
    <w:rsid w:val="00617894"/>
    <w:rsid w:val="0061797E"/>
    <w:rsid w:val="00617CC0"/>
    <w:rsid w:val="00617F0A"/>
    <w:rsid w:val="0062011B"/>
    <w:rsid w:val="006215CC"/>
    <w:rsid w:val="006227CB"/>
    <w:rsid w:val="006235FA"/>
    <w:rsid w:val="00623780"/>
    <w:rsid w:val="00626FFC"/>
    <w:rsid w:val="0062725C"/>
    <w:rsid w:val="006313A1"/>
    <w:rsid w:val="0063281D"/>
    <w:rsid w:val="006365D3"/>
    <w:rsid w:val="00637532"/>
    <w:rsid w:val="006375B6"/>
    <w:rsid w:val="00641021"/>
    <w:rsid w:val="006416C6"/>
    <w:rsid w:val="0064217E"/>
    <w:rsid w:val="00642835"/>
    <w:rsid w:val="006429F8"/>
    <w:rsid w:val="0064315F"/>
    <w:rsid w:val="0064393B"/>
    <w:rsid w:val="00644390"/>
    <w:rsid w:val="00644B6A"/>
    <w:rsid w:val="0065003E"/>
    <w:rsid w:val="00652CB2"/>
    <w:rsid w:val="00653C13"/>
    <w:rsid w:val="00653E5F"/>
    <w:rsid w:val="00654664"/>
    <w:rsid w:val="00655502"/>
    <w:rsid w:val="00655A76"/>
    <w:rsid w:val="00656BF8"/>
    <w:rsid w:val="00657373"/>
    <w:rsid w:val="00657BAF"/>
    <w:rsid w:val="00657C72"/>
    <w:rsid w:val="0066002D"/>
    <w:rsid w:val="006608AE"/>
    <w:rsid w:val="00660A97"/>
    <w:rsid w:val="00661981"/>
    <w:rsid w:val="00662534"/>
    <w:rsid w:val="00662C69"/>
    <w:rsid w:val="006634A4"/>
    <w:rsid w:val="00663576"/>
    <w:rsid w:val="006644DD"/>
    <w:rsid w:val="0066531C"/>
    <w:rsid w:val="00665F4A"/>
    <w:rsid w:val="006731ED"/>
    <w:rsid w:val="006745A7"/>
    <w:rsid w:val="0067585D"/>
    <w:rsid w:val="00675A4F"/>
    <w:rsid w:val="00675EED"/>
    <w:rsid w:val="00676213"/>
    <w:rsid w:val="00677CD0"/>
    <w:rsid w:val="006804A2"/>
    <w:rsid w:val="00681DA1"/>
    <w:rsid w:val="00681EE9"/>
    <w:rsid w:val="00682D80"/>
    <w:rsid w:val="006853F2"/>
    <w:rsid w:val="006867CE"/>
    <w:rsid w:val="00687937"/>
    <w:rsid w:val="00690DF0"/>
    <w:rsid w:val="00692DD3"/>
    <w:rsid w:val="00693165"/>
    <w:rsid w:val="00693E4D"/>
    <w:rsid w:val="006950DB"/>
    <w:rsid w:val="006951CE"/>
    <w:rsid w:val="00695A9A"/>
    <w:rsid w:val="00696FE3"/>
    <w:rsid w:val="006A0192"/>
    <w:rsid w:val="006A0945"/>
    <w:rsid w:val="006A0E33"/>
    <w:rsid w:val="006A0FAB"/>
    <w:rsid w:val="006A14AE"/>
    <w:rsid w:val="006A201D"/>
    <w:rsid w:val="006A29E6"/>
    <w:rsid w:val="006A3409"/>
    <w:rsid w:val="006A6569"/>
    <w:rsid w:val="006A6EC0"/>
    <w:rsid w:val="006A758C"/>
    <w:rsid w:val="006A79DC"/>
    <w:rsid w:val="006A7E52"/>
    <w:rsid w:val="006B240D"/>
    <w:rsid w:val="006B3C2A"/>
    <w:rsid w:val="006B45D3"/>
    <w:rsid w:val="006B4754"/>
    <w:rsid w:val="006B4E63"/>
    <w:rsid w:val="006B7EE5"/>
    <w:rsid w:val="006C063B"/>
    <w:rsid w:val="006C0D92"/>
    <w:rsid w:val="006C1130"/>
    <w:rsid w:val="006C173C"/>
    <w:rsid w:val="006C264A"/>
    <w:rsid w:val="006C28FD"/>
    <w:rsid w:val="006C3091"/>
    <w:rsid w:val="006C3ECD"/>
    <w:rsid w:val="006C5934"/>
    <w:rsid w:val="006C5F81"/>
    <w:rsid w:val="006C689D"/>
    <w:rsid w:val="006C7281"/>
    <w:rsid w:val="006C78FF"/>
    <w:rsid w:val="006C7F9C"/>
    <w:rsid w:val="006D253F"/>
    <w:rsid w:val="006D37D1"/>
    <w:rsid w:val="006D4207"/>
    <w:rsid w:val="006D4B6E"/>
    <w:rsid w:val="006D4F0F"/>
    <w:rsid w:val="006D4FB7"/>
    <w:rsid w:val="006D52A8"/>
    <w:rsid w:val="006D5EC3"/>
    <w:rsid w:val="006D71C2"/>
    <w:rsid w:val="006E1CF9"/>
    <w:rsid w:val="006E21FB"/>
    <w:rsid w:val="006E3C8F"/>
    <w:rsid w:val="006E6EF4"/>
    <w:rsid w:val="006E7E0B"/>
    <w:rsid w:val="006F0C0E"/>
    <w:rsid w:val="006F1410"/>
    <w:rsid w:val="006F1751"/>
    <w:rsid w:val="006F2004"/>
    <w:rsid w:val="006F265F"/>
    <w:rsid w:val="006F4154"/>
    <w:rsid w:val="006F4229"/>
    <w:rsid w:val="006F64C3"/>
    <w:rsid w:val="006F6615"/>
    <w:rsid w:val="007010B6"/>
    <w:rsid w:val="00701723"/>
    <w:rsid w:val="007023C4"/>
    <w:rsid w:val="007039F0"/>
    <w:rsid w:val="00706054"/>
    <w:rsid w:val="00706DA4"/>
    <w:rsid w:val="00711227"/>
    <w:rsid w:val="0071148B"/>
    <w:rsid w:val="00711F4E"/>
    <w:rsid w:val="00712005"/>
    <w:rsid w:val="00712798"/>
    <w:rsid w:val="00713847"/>
    <w:rsid w:val="00713FA3"/>
    <w:rsid w:val="007142C5"/>
    <w:rsid w:val="0071457E"/>
    <w:rsid w:val="00715C93"/>
    <w:rsid w:val="00716D8E"/>
    <w:rsid w:val="00721B10"/>
    <w:rsid w:val="00721D5A"/>
    <w:rsid w:val="00721E0C"/>
    <w:rsid w:val="00721EDB"/>
    <w:rsid w:val="00722FA4"/>
    <w:rsid w:val="007253FE"/>
    <w:rsid w:val="0072588D"/>
    <w:rsid w:val="00725B02"/>
    <w:rsid w:val="00726D42"/>
    <w:rsid w:val="007276A6"/>
    <w:rsid w:val="007279A8"/>
    <w:rsid w:val="00727B7A"/>
    <w:rsid w:val="00730612"/>
    <w:rsid w:val="00731E5E"/>
    <w:rsid w:val="0073231D"/>
    <w:rsid w:val="007333C7"/>
    <w:rsid w:val="007336E8"/>
    <w:rsid w:val="0073562B"/>
    <w:rsid w:val="00736269"/>
    <w:rsid w:val="00736597"/>
    <w:rsid w:val="00736779"/>
    <w:rsid w:val="00736D73"/>
    <w:rsid w:val="00737F44"/>
    <w:rsid w:val="00740000"/>
    <w:rsid w:val="007416A3"/>
    <w:rsid w:val="0074200A"/>
    <w:rsid w:val="00745169"/>
    <w:rsid w:val="007479F4"/>
    <w:rsid w:val="007501A3"/>
    <w:rsid w:val="00750BAE"/>
    <w:rsid w:val="007526CB"/>
    <w:rsid w:val="00752BC7"/>
    <w:rsid w:val="00752E2B"/>
    <w:rsid w:val="0075612C"/>
    <w:rsid w:val="00756202"/>
    <w:rsid w:val="00757033"/>
    <w:rsid w:val="007573C6"/>
    <w:rsid w:val="00761256"/>
    <w:rsid w:val="007618DF"/>
    <w:rsid w:val="00764957"/>
    <w:rsid w:val="0076620E"/>
    <w:rsid w:val="00766672"/>
    <w:rsid w:val="00770B54"/>
    <w:rsid w:val="00771551"/>
    <w:rsid w:val="00771D36"/>
    <w:rsid w:val="00772A3C"/>
    <w:rsid w:val="00772B15"/>
    <w:rsid w:val="0077535E"/>
    <w:rsid w:val="00775B56"/>
    <w:rsid w:val="00775F30"/>
    <w:rsid w:val="00780AD5"/>
    <w:rsid w:val="007834D4"/>
    <w:rsid w:val="007849C2"/>
    <w:rsid w:val="007853E9"/>
    <w:rsid w:val="007853FA"/>
    <w:rsid w:val="00786695"/>
    <w:rsid w:val="007874E0"/>
    <w:rsid w:val="00790E95"/>
    <w:rsid w:val="00790EB7"/>
    <w:rsid w:val="0079130B"/>
    <w:rsid w:val="00791512"/>
    <w:rsid w:val="00792593"/>
    <w:rsid w:val="00792957"/>
    <w:rsid w:val="00792B8F"/>
    <w:rsid w:val="007942D6"/>
    <w:rsid w:val="007958C7"/>
    <w:rsid w:val="00795953"/>
    <w:rsid w:val="00796E2B"/>
    <w:rsid w:val="007A13DB"/>
    <w:rsid w:val="007A21E8"/>
    <w:rsid w:val="007A416E"/>
    <w:rsid w:val="007A4474"/>
    <w:rsid w:val="007A4A08"/>
    <w:rsid w:val="007A5438"/>
    <w:rsid w:val="007A7831"/>
    <w:rsid w:val="007A7F5E"/>
    <w:rsid w:val="007B0709"/>
    <w:rsid w:val="007B1231"/>
    <w:rsid w:val="007B161D"/>
    <w:rsid w:val="007B36E1"/>
    <w:rsid w:val="007B3A49"/>
    <w:rsid w:val="007B4183"/>
    <w:rsid w:val="007B4506"/>
    <w:rsid w:val="007B512A"/>
    <w:rsid w:val="007B513E"/>
    <w:rsid w:val="007B5990"/>
    <w:rsid w:val="007C08B4"/>
    <w:rsid w:val="007C2097"/>
    <w:rsid w:val="007C278B"/>
    <w:rsid w:val="007C3964"/>
    <w:rsid w:val="007C40BB"/>
    <w:rsid w:val="007C5CA8"/>
    <w:rsid w:val="007D1645"/>
    <w:rsid w:val="007D4178"/>
    <w:rsid w:val="007D527A"/>
    <w:rsid w:val="007D6D28"/>
    <w:rsid w:val="007D72E1"/>
    <w:rsid w:val="007E0640"/>
    <w:rsid w:val="007E0DCE"/>
    <w:rsid w:val="007E1E98"/>
    <w:rsid w:val="007E241A"/>
    <w:rsid w:val="007E26BA"/>
    <w:rsid w:val="007E2DA1"/>
    <w:rsid w:val="007E32E4"/>
    <w:rsid w:val="007E5B7F"/>
    <w:rsid w:val="007F110B"/>
    <w:rsid w:val="007F1432"/>
    <w:rsid w:val="007F23CD"/>
    <w:rsid w:val="007F2A5A"/>
    <w:rsid w:val="007F56D4"/>
    <w:rsid w:val="007F5751"/>
    <w:rsid w:val="00800104"/>
    <w:rsid w:val="00800965"/>
    <w:rsid w:val="00800FD1"/>
    <w:rsid w:val="00801498"/>
    <w:rsid w:val="00801A65"/>
    <w:rsid w:val="00803ABD"/>
    <w:rsid w:val="00805B6A"/>
    <w:rsid w:val="00807A77"/>
    <w:rsid w:val="00807C71"/>
    <w:rsid w:val="00810675"/>
    <w:rsid w:val="00810D63"/>
    <w:rsid w:val="00812709"/>
    <w:rsid w:val="008135DB"/>
    <w:rsid w:val="00816192"/>
    <w:rsid w:val="008161C4"/>
    <w:rsid w:val="00817114"/>
    <w:rsid w:val="00817868"/>
    <w:rsid w:val="008205C2"/>
    <w:rsid w:val="008206BF"/>
    <w:rsid w:val="0082142C"/>
    <w:rsid w:val="00822BCE"/>
    <w:rsid w:val="00823374"/>
    <w:rsid w:val="00823EEF"/>
    <w:rsid w:val="008243C4"/>
    <w:rsid w:val="00825587"/>
    <w:rsid w:val="00834BE2"/>
    <w:rsid w:val="00836034"/>
    <w:rsid w:val="00837D47"/>
    <w:rsid w:val="00840D78"/>
    <w:rsid w:val="00840E0B"/>
    <w:rsid w:val="008414A7"/>
    <w:rsid w:val="00843C3D"/>
    <w:rsid w:val="00843EAC"/>
    <w:rsid w:val="00845394"/>
    <w:rsid w:val="00845A9C"/>
    <w:rsid w:val="00845F00"/>
    <w:rsid w:val="0084751B"/>
    <w:rsid w:val="00847DD6"/>
    <w:rsid w:val="00847F02"/>
    <w:rsid w:val="00850D7B"/>
    <w:rsid w:val="0085467E"/>
    <w:rsid w:val="00854A9C"/>
    <w:rsid w:val="00855103"/>
    <w:rsid w:val="00855911"/>
    <w:rsid w:val="00855A64"/>
    <w:rsid w:val="008566AB"/>
    <w:rsid w:val="00856AEF"/>
    <w:rsid w:val="00856B26"/>
    <w:rsid w:val="00856B98"/>
    <w:rsid w:val="0086111C"/>
    <w:rsid w:val="00863D5E"/>
    <w:rsid w:val="00865ACE"/>
    <w:rsid w:val="00867C5F"/>
    <w:rsid w:val="0087092C"/>
    <w:rsid w:val="00870EE7"/>
    <w:rsid w:val="0087195E"/>
    <w:rsid w:val="00871ACD"/>
    <w:rsid w:val="00871BF3"/>
    <w:rsid w:val="00874B26"/>
    <w:rsid w:val="00877995"/>
    <w:rsid w:val="00880505"/>
    <w:rsid w:val="008810E0"/>
    <w:rsid w:val="008813E7"/>
    <w:rsid w:val="00881AEE"/>
    <w:rsid w:val="0088276A"/>
    <w:rsid w:val="008831CF"/>
    <w:rsid w:val="008842D7"/>
    <w:rsid w:val="00884543"/>
    <w:rsid w:val="00884AAA"/>
    <w:rsid w:val="00885521"/>
    <w:rsid w:val="00885EA0"/>
    <w:rsid w:val="00886649"/>
    <w:rsid w:val="00886833"/>
    <w:rsid w:val="00886EA0"/>
    <w:rsid w:val="00887268"/>
    <w:rsid w:val="008875E1"/>
    <w:rsid w:val="0088790D"/>
    <w:rsid w:val="00887932"/>
    <w:rsid w:val="00890546"/>
    <w:rsid w:val="008905F5"/>
    <w:rsid w:val="00890F36"/>
    <w:rsid w:val="00891169"/>
    <w:rsid w:val="0089245B"/>
    <w:rsid w:val="008953C9"/>
    <w:rsid w:val="00896894"/>
    <w:rsid w:val="008978C9"/>
    <w:rsid w:val="008A0451"/>
    <w:rsid w:val="008A0EDF"/>
    <w:rsid w:val="008A40E3"/>
    <w:rsid w:val="008A5183"/>
    <w:rsid w:val="008A54BF"/>
    <w:rsid w:val="008A5E86"/>
    <w:rsid w:val="008A7B1A"/>
    <w:rsid w:val="008B1118"/>
    <w:rsid w:val="008B187B"/>
    <w:rsid w:val="008B1F1A"/>
    <w:rsid w:val="008B27BF"/>
    <w:rsid w:val="008B367B"/>
    <w:rsid w:val="008B3DB0"/>
    <w:rsid w:val="008B426F"/>
    <w:rsid w:val="008C0CF7"/>
    <w:rsid w:val="008C11B9"/>
    <w:rsid w:val="008C138A"/>
    <w:rsid w:val="008C27DE"/>
    <w:rsid w:val="008C37DD"/>
    <w:rsid w:val="008C7ED6"/>
    <w:rsid w:val="008D0EC6"/>
    <w:rsid w:val="008D3224"/>
    <w:rsid w:val="008D3CB0"/>
    <w:rsid w:val="008D4477"/>
    <w:rsid w:val="008D4FEB"/>
    <w:rsid w:val="008D5121"/>
    <w:rsid w:val="008D7936"/>
    <w:rsid w:val="008E1B3D"/>
    <w:rsid w:val="008E1F2B"/>
    <w:rsid w:val="008E2219"/>
    <w:rsid w:val="008E27A7"/>
    <w:rsid w:val="008E2B0E"/>
    <w:rsid w:val="008E32DF"/>
    <w:rsid w:val="008E448A"/>
    <w:rsid w:val="008E4AF2"/>
    <w:rsid w:val="008E5EB1"/>
    <w:rsid w:val="008E6266"/>
    <w:rsid w:val="008E751F"/>
    <w:rsid w:val="008E77FD"/>
    <w:rsid w:val="008F05B1"/>
    <w:rsid w:val="008F1094"/>
    <w:rsid w:val="008F1EE2"/>
    <w:rsid w:val="008F24CD"/>
    <w:rsid w:val="008F2EF6"/>
    <w:rsid w:val="008F33A2"/>
    <w:rsid w:val="008F3A06"/>
    <w:rsid w:val="008F3DFC"/>
    <w:rsid w:val="008F438D"/>
    <w:rsid w:val="008F5FD7"/>
    <w:rsid w:val="008F647C"/>
    <w:rsid w:val="008F686C"/>
    <w:rsid w:val="00901B73"/>
    <w:rsid w:val="00901BDD"/>
    <w:rsid w:val="00902957"/>
    <w:rsid w:val="009035BA"/>
    <w:rsid w:val="009038BA"/>
    <w:rsid w:val="00903D86"/>
    <w:rsid w:val="009044D3"/>
    <w:rsid w:val="00904F5F"/>
    <w:rsid w:val="00905D13"/>
    <w:rsid w:val="00906A43"/>
    <w:rsid w:val="00906AD7"/>
    <w:rsid w:val="009071BA"/>
    <w:rsid w:val="009077B8"/>
    <w:rsid w:val="00907B67"/>
    <w:rsid w:val="009101DA"/>
    <w:rsid w:val="00910FC9"/>
    <w:rsid w:val="00911DC3"/>
    <w:rsid w:val="00912F52"/>
    <w:rsid w:val="00914A2C"/>
    <w:rsid w:val="00914CD7"/>
    <w:rsid w:val="00915849"/>
    <w:rsid w:val="00915C65"/>
    <w:rsid w:val="00917883"/>
    <w:rsid w:val="009211E8"/>
    <w:rsid w:val="00921797"/>
    <w:rsid w:val="00921D63"/>
    <w:rsid w:val="0092221C"/>
    <w:rsid w:val="0092235F"/>
    <w:rsid w:val="0092331E"/>
    <w:rsid w:val="00923992"/>
    <w:rsid w:val="009249A4"/>
    <w:rsid w:val="00925D2A"/>
    <w:rsid w:val="0092638A"/>
    <w:rsid w:val="00927402"/>
    <w:rsid w:val="00927D65"/>
    <w:rsid w:val="00927E35"/>
    <w:rsid w:val="00927F2E"/>
    <w:rsid w:val="00932861"/>
    <w:rsid w:val="00934C1C"/>
    <w:rsid w:val="0093555E"/>
    <w:rsid w:val="00935AA5"/>
    <w:rsid w:val="0093621E"/>
    <w:rsid w:val="0093654E"/>
    <w:rsid w:val="00941649"/>
    <w:rsid w:val="00941AC5"/>
    <w:rsid w:val="00941C7E"/>
    <w:rsid w:val="009424F4"/>
    <w:rsid w:val="00942BA6"/>
    <w:rsid w:val="009432C0"/>
    <w:rsid w:val="00947CB5"/>
    <w:rsid w:val="009503F8"/>
    <w:rsid w:val="009504D1"/>
    <w:rsid w:val="00950806"/>
    <w:rsid w:val="00950BD5"/>
    <w:rsid w:val="0095399B"/>
    <w:rsid w:val="00954A32"/>
    <w:rsid w:val="00955234"/>
    <w:rsid w:val="00956017"/>
    <w:rsid w:val="009562CA"/>
    <w:rsid w:val="00957718"/>
    <w:rsid w:val="009578D3"/>
    <w:rsid w:val="00957D6A"/>
    <w:rsid w:val="009606BB"/>
    <w:rsid w:val="00960F9E"/>
    <w:rsid w:val="009610D4"/>
    <w:rsid w:val="009621E2"/>
    <w:rsid w:val="00964517"/>
    <w:rsid w:val="009649CB"/>
    <w:rsid w:val="009666E7"/>
    <w:rsid w:val="0097010A"/>
    <w:rsid w:val="009702CF"/>
    <w:rsid w:val="009717BD"/>
    <w:rsid w:val="00971CC1"/>
    <w:rsid w:val="00973CDC"/>
    <w:rsid w:val="00973D7B"/>
    <w:rsid w:val="009756C5"/>
    <w:rsid w:val="0097674B"/>
    <w:rsid w:val="00981225"/>
    <w:rsid w:val="00981615"/>
    <w:rsid w:val="00982E2B"/>
    <w:rsid w:val="009856DE"/>
    <w:rsid w:val="00986139"/>
    <w:rsid w:val="00987857"/>
    <w:rsid w:val="00987A6D"/>
    <w:rsid w:val="009937EF"/>
    <w:rsid w:val="00994607"/>
    <w:rsid w:val="009947C8"/>
    <w:rsid w:val="0099619A"/>
    <w:rsid w:val="00996FAE"/>
    <w:rsid w:val="00997C99"/>
    <w:rsid w:val="009A32CF"/>
    <w:rsid w:val="009A331F"/>
    <w:rsid w:val="009A3D94"/>
    <w:rsid w:val="009A47F0"/>
    <w:rsid w:val="009A568C"/>
    <w:rsid w:val="009A5C30"/>
    <w:rsid w:val="009A61FB"/>
    <w:rsid w:val="009A66AD"/>
    <w:rsid w:val="009A69C2"/>
    <w:rsid w:val="009A6D73"/>
    <w:rsid w:val="009B1144"/>
    <w:rsid w:val="009B27F6"/>
    <w:rsid w:val="009B4C01"/>
    <w:rsid w:val="009B5072"/>
    <w:rsid w:val="009B71AE"/>
    <w:rsid w:val="009B7620"/>
    <w:rsid w:val="009C04BD"/>
    <w:rsid w:val="009C06D5"/>
    <w:rsid w:val="009C0912"/>
    <w:rsid w:val="009C1D65"/>
    <w:rsid w:val="009C3159"/>
    <w:rsid w:val="009C59DB"/>
    <w:rsid w:val="009C5ED1"/>
    <w:rsid w:val="009C5FDE"/>
    <w:rsid w:val="009C61B9"/>
    <w:rsid w:val="009C67FD"/>
    <w:rsid w:val="009C6D81"/>
    <w:rsid w:val="009D0CB0"/>
    <w:rsid w:val="009D1FC5"/>
    <w:rsid w:val="009D252C"/>
    <w:rsid w:val="009D301E"/>
    <w:rsid w:val="009D3A29"/>
    <w:rsid w:val="009D6C51"/>
    <w:rsid w:val="009E0447"/>
    <w:rsid w:val="009E0C24"/>
    <w:rsid w:val="009E2852"/>
    <w:rsid w:val="009E3183"/>
    <w:rsid w:val="009E3297"/>
    <w:rsid w:val="009E4AF1"/>
    <w:rsid w:val="009E4CB3"/>
    <w:rsid w:val="009E7803"/>
    <w:rsid w:val="009E786C"/>
    <w:rsid w:val="009F043F"/>
    <w:rsid w:val="009F2179"/>
    <w:rsid w:val="009F2653"/>
    <w:rsid w:val="009F3066"/>
    <w:rsid w:val="009F3185"/>
    <w:rsid w:val="009F3608"/>
    <w:rsid w:val="009F379E"/>
    <w:rsid w:val="009F481D"/>
    <w:rsid w:val="009F4F89"/>
    <w:rsid w:val="009F51A9"/>
    <w:rsid w:val="009F595D"/>
    <w:rsid w:val="009F65E2"/>
    <w:rsid w:val="009F6F4A"/>
    <w:rsid w:val="009F7341"/>
    <w:rsid w:val="009F7FF6"/>
    <w:rsid w:val="00A00956"/>
    <w:rsid w:val="00A00B77"/>
    <w:rsid w:val="00A0154A"/>
    <w:rsid w:val="00A01DEA"/>
    <w:rsid w:val="00A024E7"/>
    <w:rsid w:val="00A025A4"/>
    <w:rsid w:val="00A04122"/>
    <w:rsid w:val="00A04CC2"/>
    <w:rsid w:val="00A07EF2"/>
    <w:rsid w:val="00A07FA3"/>
    <w:rsid w:val="00A1014E"/>
    <w:rsid w:val="00A1208C"/>
    <w:rsid w:val="00A13738"/>
    <w:rsid w:val="00A15F1A"/>
    <w:rsid w:val="00A168D0"/>
    <w:rsid w:val="00A17F4D"/>
    <w:rsid w:val="00A20367"/>
    <w:rsid w:val="00A226F6"/>
    <w:rsid w:val="00A23571"/>
    <w:rsid w:val="00A23CA2"/>
    <w:rsid w:val="00A24B60"/>
    <w:rsid w:val="00A25781"/>
    <w:rsid w:val="00A25CB0"/>
    <w:rsid w:val="00A25F12"/>
    <w:rsid w:val="00A2607A"/>
    <w:rsid w:val="00A26717"/>
    <w:rsid w:val="00A270BA"/>
    <w:rsid w:val="00A273DA"/>
    <w:rsid w:val="00A30228"/>
    <w:rsid w:val="00A319D5"/>
    <w:rsid w:val="00A3276F"/>
    <w:rsid w:val="00A32F56"/>
    <w:rsid w:val="00A34130"/>
    <w:rsid w:val="00A346F8"/>
    <w:rsid w:val="00A34963"/>
    <w:rsid w:val="00A3669C"/>
    <w:rsid w:val="00A36A74"/>
    <w:rsid w:val="00A3718C"/>
    <w:rsid w:val="00A37C57"/>
    <w:rsid w:val="00A42814"/>
    <w:rsid w:val="00A4324F"/>
    <w:rsid w:val="00A44161"/>
    <w:rsid w:val="00A4695A"/>
    <w:rsid w:val="00A46D68"/>
    <w:rsid w:val="00A46EF5"/>
    <w:rsid w:val="00A46FC7"/>
    <w:rsid w:val="00A47972"/>
    <w:rsid w:val="00A47E70"/>
    <w:rsid w:val="00A50942"/>
    <w:rsid w:val="00A53C9A"/>
    <w:rsid w:val="00A5407E"/>
    <w:rsid w:val="00A54BED"/>
    <w:rsid w:val="00A56830"/>
    <w:rsid w:val="00A569BB"/>
    <w:rsid w:val="00A5704F"/>
    <w:rsid w:val="00A57177"/>
    <w:rsid w:val="00A5784C"/>
    <w:rsid w:val="00A57C54"/>
    <w:rsid w:val="00A60092"/>
    <w:rsid w:val="00A60F58"/>
    <w:rsid w:val="00A61668"/>
    <w:rsid w:val="00A6341A"/>
    <w:rsid w:val="00A6451E"/>
    <w:rsid w:val="00A6477F"/>
    <w:rsid w:val="00A67797"/>
    <w:rsid w:val="00A67F1F"/>
    <w:rsid w:val="00A71465"/>
    <w:rsid w:val="00A71890"/>
    <w:rsid w:val="00A7232C"/>
    <w:rsid w:val="00A72AD6"/>
    <w:rsid w:val="00A7393E"/>
    <w:rsid w:val="00A73C7E"/>
    <w:rsid w:val="00A747A5"/>
    <w:rsid w:val="00A766FD"/>
    <w:rsid w:val="00A77A25"/>
    <w:rsid w:val="00A80D38"/>
    <w:rsid w:val="00A8150B"/>
    <w:rsid w:val="00A823B2"/>
    <w:rsid w:val="00A8322D"/>
    <w:rsid w:val="00A83235"/>
    <w:rsid w:val="00A838FA"/>
    <w:rsid w:val="00A84085"/>
    <w:rsid w:val="00A8426E"/>
    <w:rsid w:val="00A86EC2"/>
    <w:rsid w:val="00A9264A"/>
    <w:rsid w:val="00A93A6C"/>
    <w:rsid w:val="00A9435A"/>
    <w:rsid w:val="00A9586F"/>
    <w:rsid w:val="00A95D17"/>
    <w:rsid w:val="00A962C5"/>
    <w:rsid w:val="00AA35B7"/>
    <w:rsid w:val="00AA385E"/>
    <w:rsid w:val="00AA3DF5"/>
    <w:rsid w:val="00AA48C8"/>
    <w:rsid w:val="00AA4F25"/>
    <w:rsid w:val="00AA5C8A"/>
    <w:rsid w:val="00AA62E7"/>
    <w:rsid w:val="00AA6D67"/>
    <w:rsid w:val="00AB0357"/>
    <w:rsid w:val="00AB0C83"/>
    <w:rsid w:val="00AB275C"/>
    <w:rsid w:val="00AB4F73"/>
    <w:rsid w:val="00AB6534"/>
    <w:rsid w:val="00AB675B"/>
    <w:rsid w:val="00AB713D"/>
    <w:rsid w:val="00AB7F3C"/>
    <w:rsid w:val="00AC1F1A"/>
    <w:rsid w:val="00AC27AF"/>
    <w:rsid w:val="00AC27BF"/>
    <w:rsid w:val="00AC3449"/>
    <w:rsid w:val="00AC6C4D"/>
    <w:rsid w:val="00AC7384"/>
    <w:rsid w:val="00AD066B"/>
    <w:rsid w:val="00AD122A"/>
    <w:rsid w:val="00AD2965"/>
    <w:rsid w:val="00AD384E"/>
    <w:rsid w:val="00AD5809"/>
    <w:rsid w:val="00AD5993"/>
    <w:rsid w:val="00AD59F6"/>
    <w:rsid w:val="00AD7C25"/>
    <w:rsid w:val="00AE003A"/>
    <w:rsid w:val="00AE0256"/>
    <w:rsid w:val="00AE2CC8"/>
    <w:rsid w:val="00AE396E"/>
    <w:rsid w:val="00AE43F2"/>
    <w:rsid w:val="00AE45BC"/>
    <w:rsid w:val="00AE5316"/>
    <w:rsid w:val="00AE53E6"/>
    <w:rsid w:val="00AE541E"/>
    <w:rsid w:val="00AE7799"/>
    <w:rsid w:val="00AF15AF"/>
    <w:rsid w:val="00AF2AD5"/>
    <w:rsid w:val="00AF4268"/>
    <w:rsid w:val="00AF6500"/>
    <w:rsid w:val="00AF788E"/>
    <w:rsid w:val="00B01916"/>
    <w:rsid w:val="00B01AF4"/>
    <w:rsid w:val="00B023A1"/>
    <w:rsid w:val="00B0583C"/>
    <w:rsid w:val="00B05B9E"/>
    <w:rsid w:val="00B06B3D"/>
    <w:rsid w:val="00B14D70"/>
    <w:rsid w:val="00B1530F"/>
    <w:rsid w:val="00B15723"/>
    <w:rsid w:val="00B1582E"/>
    <w:rsid w:val="00B1693E"/>
    <w:rsid w:val="00B2030D"/>
    <w:rsid w:val="00B21AC3"/>
    <w:rsid w:val="00B21F14"/>
    <w:rsid w:val="00B23324"/>
    <w:rsid w:val="00B23528"/>
    <w:rsid w:val="00B23B8B"/>
    <w:rsid w:val="00B24038"/>
    <w:rsid w:val="00B241BE"/>
    <w:rsid w:val="00B258BB"/>
    <w:rsid w:val="00B26683"/>
    <w:rsid w:val="00B27C3F"/>
    <w:rsid w:val="00B3140C"/>
    <w:rsid w:val="00B31F05"/>
    <w:rsid w:val="00B34E34"/>
    <w:rsid w:val="00B3511C"/>
    <w:rsid w:val="00B3787B"/>
    <w:rsid w:val="00B413F2"/>
    <w:rsid w:val="00B42535"/>
    <w:rsid w:val="00B43DB4"/>
    <w:rsid w:val="00B46356"/>
    <w:rsid w:val="00B46A96"/>
    <w:rsid w:val="00B47F56"/>
    <w:rsid w:val="00B50391"/>
    <w:rsid w:val="00B505F8"/>
    <w:rsid w:val="00B50906"/>
    <w:rsid w:val="00B519DC"/>
    <w:rsid w:val="00B521B5"/>
    <w:rsid w:val="00B55482"/>
    <w:rsid w:val="00B554D7"/>
    <w:rsid w:val="00B55616"/>
    <w:rsid w:val="00B55D10"/>
    <w:rsid w:val="00B572A9"/>
    <w:rsid w:val="00B57391"/>
    <w:rsid w:val="00B57D17"/>
    <w:rsid w:val="00B61FDD"/>
    <w:rsid w:val="00B65272"/>
    <w:rsid w:val="00B65961"/>
    <w:rsid w:val="00B65B01"/>
    <w:rsid w:val="00B65C88"/>
    <w:rsid w:val="00B66D06"/>
    <w:rsid w:val="00B6720C"/>
    <w:rsid w:val="00B703B4"/>
    <w:rsid w:val="00B70EE5"/>
    <w:rsid w:val="00B71AC2"/>
    <w:rsid w:val="00B723F8"/>
    <w:rsid w:val="00B7296A"/>
    <w:rsid w:val="00B73DFC"/>
    <w:rsid w:val="00B751F1"/>
    <w:rsid w:val="00B7529A"/>
    <w:rsid w:val="00B754CE"/>
    <w:rsid w:val="00B7630C"/>
    <w:rsid w:val="00B766F1"/>
    <w:rsid w:val="00B76B96"/>
    <w:rsid w:val="00B77417"/>
    <w:rsid w:val="00B8024E"/>
    <w:rsid w:val="00B825E3"/>
    <w:rsid w:val="00B82EBE"/>
    <w:rsid w:val="00B85931"/>
    <w:rsid w:val="00B8622B"/>
    <w:rsid w:val="00B87155"/>
    <w:rsid w:val="00B91636"/>
    <w:rsid w:val="00B94023"/>
    <w:rsid w:val="00B94575"/>
    <w:rsid w:val="00B94724"/>
    <w:rsid w:val="00B9555F"/>
    <w:rsid w:val="00B95BA0"/>
    <w:rsid w:val="00B95BC8"/>
    <w:rsid w:val="00B962AF"/>
    <w:rsid w:val="00B97472"/>
    <w:rsid w:val="00BA0096"/>
    <w:rsid w:val="00BA30F8"/>
    <w:rsid w:val="00BA421B"/>
    <w:rsid w:val="00BA4534"/>
    <w:rsid w:val="00BA6456"/>
    <w:rsid w:val="00BA7A2C"/>
    <w:rsid w:val="00BA7E55"/>
    <w:rsid w:val="00BA7FFE"/>
    <w:rsid w:val="00BB038A"/>
    <w:rsid w:val="00BB05FF"/>
    <w:rsid w:val="00BB1873"/>
    <w:rsid w:val="00BB2252"/>
    <w:rsid w:val="00BB40D2"/>
    <w:rsid w:val="00BB44EA"/>
    <w:rsid w:val="00BB5931"/>
    <w:rsid w:val="00BB5D49"/>
    <w:rsid w:val="00BB5DFC"/>
    <w:rsid w:val="00BB6494"/>
    <w:rsid w:val="00BB6832"/>
    <w:rsid w:val="00BB7686"/>
    <w:rsid w:val="00BC0564"/>
    <w:rsid w:val="00BC2F0C"/>
    <w:rsid w:val="00BC327F"/>
    <w:rsid w:val="00BC415E"/>
    <w:rsid w:val="00BC4D7E"/>
    <w:rsid w:val="00BC52EB"/>
    <w:rsid w:val="00BD0070"/>
    <w:rsid w:val="00BD253D"/>
    <w:rsid w:val="00BD279D"/>
    <w:rsid w:val="00BD39F2"/>
    <w:rsid w:val="00BD3C4C"/>
    <w:rsid w:val="00BD4BAC"/>
    <w:rsid w:val="00BD6DF1"/>
    <w:rsid w:val="00BD76B9"/>
    <w:rsid w:val="00BD7DF3"/>
    <w:rsid w:val="00BE093A"/>
    <w:rsid w:val="00BE0FBA"/>
    <w:rsid w:val="00BE1093"/>
    <w:rsid w:val="00BE68DF"/>
    <w:rsid w:val="00BE6A03"/>
    <w:rsid w:val="00BE7B20"/>
    <w:rsid w:val="00BE7D23"/>
    <w:rsid w:val="00BF07A2"/>
    <w:rsid w:val="00BF0D1F"/>
    <w:rsid w:val="00BF4B5A"/>
    <w:rsid w:val="00BF71BF"/>
    <w:rsid w:val="00BF792D"/>
    <w:rsid w:val="00C0331D"/>
    <w:rsid w:val="00C03C52"/>
    <w:rsid w:val="00C06920"/>
    <w:rsid w:val="00C11BFF"/>
    <w:rsid w:val="00C123D3"/>
    <w:rsid w:val="00C13B84"/>
    <w:rsid w:val="00C141DC"/>
    <w:rsid w:val="00C14291"/>
    <w:rsid w:val="00C144BA"/>
    <w:rsid w:val="00C1534C"/>
    <w:rsid w:val="00C17E30"/>
    <w:rsid w:val="00C21836"/>
    <w:rsid w:val="00C25E0E"/>
    <w:rsid w:val="00C25FBA"/>
    <w:rsid w:val="00C266DC"/>
    <w:rsid w:val="00C27521"/>
    <w:rsid w:val="00C301B1"/>
    <w:rsid w:val="00C31CFC"/>
    <w:rsid w:val="00C31E88"/>
    <w:rsid w:val="00C33715"/>
    <w:rsid w:val="00C35B9B"/>
    <w:rsid w:val="00C3659C"/>
    <w:rsid w:val="00C36DB6"/>
    <w:rsid w:val="00C37213"/>
    <w:rsid w:val="00C40B5D"/>
    <w:rsid w:val="00C41D96"/>
    <w:rsid w:val="00C41DF5"/>
    <w:rsid w:val="00C459FF"/>
    <w:rsid w:val="00C46101"/>
    <w:rsid w:val="00C46185"/>
    <w:rsid w:val="00C4649F"/>
    <w:rsid w:val="00C5086D"/>
    <w:rsid w:val="00C524DD"/>
    <w:rsid w:val="00C53AD9"/>
    <w:rsid w:val="00C55037"/>
    <w:rsid w:val="00C56443"/>
    <w:rsid w:val="00C56952"/>
    <w:rsid w:val="00C57855"/>
    <w:rsid w:val="00C6253A"/>
    <w:rsid w:val="00C6299F"/>
    <w:rsid w:val="00C63687"/>
    <w:rsid w:val="00C64E60"/>
    <w:rsid w:val="00C65506"/>
    <w:rsid w:val="00C65D6E"/>
    <w:rsid w:val="00C66439"/>
    <w:rsid w:val="00C6689E"/>
    <w:rsid w:val="00C67AF7"/>
    <w:rsid w:val="00C7055B"/>
    <w:rsid w:val="00C718DF"/>
    <w:rsid w:val="00C71ED6"/>
    <w:rsid w:val="00C73367"/>
    <w:rsid w:val="00C73BCE"/>
    <w:rsid w:val="00C76D95"/>
    <w:rsid w:val="00C775A3"/>
    <w:rsid w:val="00C802B4"/>
    <w:rsid w:val="00C809D7"/>
    <w:rsid w:val="00C82586"/>
    <w:rsid w:val="00C828A0"/>
    <w:rsid w:val="00C83BC8"/>
    <w:rsid w:val="00C84A5E"/>
    <w:rsid w:val="00C84EEA"/>
    <w:rsid w:val="00C855DB"/>
    <w:rsid w:val="00C8563D"/>
    <w:rsid w:val="00C856F8"/>
    <w:rsid w:val="00C85C33"/>
    <w:rsid w:val="00C86052"/>
    <w:rsid w:val="00C87225"/>
    <w:rsid w:val="00C91227"/>
    <w:rsid w:val="00C9274F"/>
    <w:rsid w:val="00C93963"/>
    <w:rsid w:val="00C9452D"/>
    <w:rsid w:val="00C951CF"/>
    <w:rsid w:val="00C953E5"/>
    <w:rsid w:val="00C95985"/>
    <w:rsid w:val="00C95C92"/>
    <w:rsid w:val="00C96EAE"/>
    <w:rsid w:val="00C97FB3"/>
    <w:rsid w:val="00CA1496"/>
    <w:rsid w:val="00CA1F55"/>
    <w:rsid w:val="00CA295D"/>
    <w:rsid w:val="00CA3886"/>
    <w:rsid w:val="00CA4650"/>
    <w:rsid w:val="00CA4AB8"/>
    <w:rsid w:val="00CA549E"/>
    <w:rsid w:val="00CB134F"/>
    <w:rsid w:val="00CB1493"/>
    <w:rsid w:val="00CB204C"/>
    <w:rsid w:val="00CB239B"/>
    <w:rsid w:val="00CB428F"/>
    <w:rsid w:val="00CB53CA"/>
    <w:rsid w:val="00CB5628"/>
    <w:rsid w:val="00CB696F"/>
    <w:rsid w:val="00CB6D1E"/>
    <w:rsid w:val="00CB7DFF"/>
    <w:rsid w:val="00CC0A00"/>
    <w:rsid w:val="00CC1894"/>
    <w:rsid w:val="00CC22D4"/>
    <w:rsid w:val="00CC421C"/>
    <w:rsid w:val="00CC5026"/>
    <w:rsid w:val="00CC5B7A"/>
    <w:rsid w:val="00CC63FC"/>
    <w:rsid w:val="00CC69B4"/>
    <w:rsid w:val="00CC74C6"/>
    <w:rsid w:val="00CD2478"/>
    <w:rsid w:val="00CD2751"/>
    <w:rsid w:val="00CD28EA"/>
    <w:rsid w:val="00CD2BF7"/>
    <w:rsid w:val="00CD306E"/>
    <w:rsid w:val="00CD3417"/>
    <w:rsid w:val="00CD4BAB"/>
    <w:rsid w:val="00CD4F8E"/>
    <w:rsid w:val="00CD532B"/>
    <w:rsid w:val="00CD5700"/>
    <w:rsid w:val="00CD5E1A"/>
    <w:rsid w:val="00CD6D35"/>
    <w:rsid w:val="00CD7DF7"/>
    <w:rsid w:val="00CE20BD"/>
    <w:rsid w:val="00CE21CA"/>
    <w:rsid w:val="00CE231F"/>
    <w:rsid w:val="00CE2B8B"/>
    <w:rsid w:val="00CE3E55"/>
    <w:rsid w:val="00CE3F88"/>
    <w:rsid w:val="00CE5ADA"/>
    <w:rsid w:val="00CF02AD"/>
    <w:rsid w:val="00CF1A19"/>
    <w:rsid w:val="00CF1B94"/>
    <w:rsid w:val="00CF1F1E"/>
    <w:rsid w:val="00CF1FF9"/>
    <w:rsid w:val="00CF24DB"/>
    <w:rsid w:val="00CF27D1"/>
    <w:rsid w:val="00CF289D"/>
    <w:rsid w:val="00CF2A0F"/>
    <w:rsid w:val="00CF37A1"/>
    <w:rsid w:val="00CF534F"/>
    <w:rsid w:val="00CF5678"/>
    <w:rsid w:val="00CF5E50"/>
    <w:rsid w:val="00CF6A31"/>
    <w:rsid w:val="00CF7293"/>
    <w:rsid w:val="00D001AE"/>
    <w:rsid w:val="00D01137"/>
    <w:rsid w:val="00D02DB3"/>
    <w:rsid w:val="00D0499C"/>
    <w:rsid w:val="00D056A5"/>
    <w:rsid w:val="00D05895"/>
    <w:rsid w:val="00D065D1"/>
    <w:rsid w:val="00D06997"/>
    <w:rsid w:val="00D06B83"/>
    <w:rsid w:val="00D06E24"/>
    <w:rsid w:val="00D07A71"/>
    <w:rsid w:val="00D12E44"/>
    <w:rsid w:val="00D14617"/>
    <w:rsid w:val="00D14E6E"/>
    <w:rsid w:val="00D15072"/>
    <w:rsid w:val="00D1523F"/>
    <w:rsid w:val="00D17436"/>
    <w:rsid w:val="00D17A48"/>
    <w:rsid w:val="00D214F3"/>
    <w:rsid w:val="00D22171"/>
    <w:rsid w:val="00D22E2C"/>
    <w:rsid w:val="00D23B02"/>
    <w:rsid w:val="00D25438"/>
    <w:rsid w:val="00D2632E"/>
    <w:rsid w:val="00D27A81"/>
    <w:rsid w:val="00D27DC1"/>
    <w:rsid w:val="00D30D3A"/>
    <w:rsid w:val="00D322B9"/>
    <w:rsid w:val="00D349DC"/>
    <w:rsid w:val="00D35A18"/>
    <w:rsid w:val="00D361BB"/>
    <w:rsid w:val="00D37832"/>
    <w:rsid w:val="00D37FB6"/>
    <w:rsid w:val="00D407B1"/>
    <w:rsid w:val="00D42AC8"/>
    <w:rsid w:val="00D43BE0"/>
    <w:rsid w:val="00D43ED5"/>
    <w:rsid w:val="00D44A4B"/>
    <w:rsid w:val="00D45238"/>
    <w:rsid w:val="00D46034"/>
    <w:rsid w:val="00D4610D"/>
    <w:rsid w:val="00D47724"/>
    <w:rsid w:val="00D47808"/>
    <w:rsid w:val="00D478E4"/>
    <w:rsid w:val="00D50116"/>
    <w:rsid w:val="00D50A36"/>
    <w:rsid w:val="00D56289"/>
    <w:rsid w:val="00D5766C"/>
    <w:rsid w:val="00D6091F"/>
    <w:rsid w:val="00D60DFF"/>
    <w:rsid w:val="00D60F03"/>
    <w:rsid w:val="00D6147B"/>
    <w:rsid w:val="00D639A3"/>
    <w:rsid w:val="00D64BE0"/>
    <w:rsid w:val="00D65026"/>
    <w:rsid w:val="00D666FD"/>
    <w:rsid w:val="00D6682B"/>
    <w:rsid w:val="00D70B7B"/>
    <w:rsid w:val="00D72454"/>
    <w:rsid w:val="00D73DDA"/>
    <w:rsid w:val="00D74845"/>
    <w:rsid w:val="00D77CD2"/>
    <w:rsid w:val="00D83BF8"/>
    <w:rsid w:val="00D84C42"/>
    <w:rsid w:val="00D84FD6"/>
    <w:rsid w:val="00D86377"/>
    <w:rsid w:val="00D86669"/>
    <w:rsid w:val="00D86856"/>
    <w:rsid w:val="00D86C4B"/>
    <w:rsid w:val="00D875EB"/>
    <w:rsid w:val="00D9151F"/>
    <w:rsid w:val="00D92A0B"/>
    <w:rsid w:val="00D92D25"/>
    <w:rsid w:val="00D94068"/>
    <w:rsid w:val="00D94351"/>
    <w:rsid w:val="00D94D75"/>
    <w:rsid w:val="00D9654A"/>
    <w:rsid w:val="00D969E8"/>
    <w:rsid w:val="00DA017A"/>
    <w:rsid w:val="00DA0FA1"/>
    <w:rsid w:val="00DA1066"/>
    <w:rsid w:val="00DA2713"/>
    <w:rsid w:val="00DA2900"/>
    <w:rsid w:val="00DA36F1"/>
    <w:rsid w:val="00DA4A78"/>
    <w:rsid w:val="00DA51B3"/>
    <w:rsid w:val="00DA53E0"/>
    <w:rsid w:val="00DA595C"/>
    <w:rsid w:val="00DA5ABD"/>
    <w:rsid w:val="00DA654D"/>
    <w:rsid w:val="00DA7065"/>
    <w:rsid w:val="00DA75EC"/>
    <w:rsid w:val="00DB0031"/>
    <w:rsid w:val="00DB0171"/>
    <w:rsid w:val="00DB2CDE"/>
    <w:rsid w:val="00DB404F"/>
    <w:rsid w:val="00DB41E6"/>
    <w:rsid w:val="00DB43B1"/>
    <w:rsid w:val="00DB519A"/>
    <w:rsid w:val="00DB6B92"/>
    <w:rsid w:val="00DB6C38"/>
    <w:rsid w:val="00DB7285"/>
    <w:rsid w:val="00DC321F"/>
    <w:rsid w:val="00DC448C"/>
    <w:rsid w:val="00DC4838"/>
    <w:rsid w:val="00DC492A"/>
    <w:rsid w:val="00DC50A6"/>
    <w:rsid w:val="00DC556F"/>
    <w:rsid w:val="00DC62A8"/>
    <w:rsid w:val="00DC7500"/>
    <w:rsid w:val="00DD1719"/>
    <w:rsid w:val="00DD3C45"/>
    <w:rsid w:val="00DD3DF8"/>
    <w:rsid w:val="00DD4AA0"/>
    <w:rsid w:val="00DD5C12"/>
    <w:rsid w:val="00DE21DC"/>
    <w:rsid w:val="00DE292B"/>
    <w:rsid w:val="00DE29CC"/>
    <w:rsid w:val="00DE42E2"/>
    <w:rsid w:val="00DE52E1"/>
    <w:rsid w:val="00DF00C2"/>
    <w:rsid w:val="00DF1C23"/>
    <w:rsid w:val="00DF211E"/>
    <w:rsid w:val="00DF22F2"/>
    <w:rsid w:val="00DF27D3"/>
    <w:rsid w:val="00DF2915"/>
    <w:rsid w:val="00DF2E72"/>
    <w:rsid w:val="00DF3917"/>
    <w:rsid w:val="00DF4BE2"/>
    <w:rsid w:val="00DF5705"/>
    <w:rsid w:val="00DF68DF"/>
    <w:rsid w:val="00E00237"/>
    <w:rsid w:val="00E00442"/>
    <w:rsid w:val="00E018EE"/>
    <w:rsid w:val="00E0274A"/>
    <w:rsid w:val="00E03851"/>
    <w:rsid w:val="00E07DA8"/>
    <w:rsid w:val="00E1067F"/>
    <w:rsid w:val="00E10834"/>
    <w:rsid w:val="00E108FA"/>
    <w:rsid w:val="00E10E6D"/>
    <w:rsid w:val="00E1267A"/>
    <w:rsid w:val="00E12AAB"/>
    <w:rsid w:val="00E131C2"/>
    <w:rsid w:val="00E14102"/>
    <w:rsid w:val="00E15095"/>
    <w:rsid w:val="00E16287"/>
    <w:rsid w:val="00E169E2"/>
    <w:rsid w:val="00E17D0E"/>
    <w:rsid w:val="00E205B6"/>
    <w:rsid w:val="00E20CD5"/>
    <w:rsid w:val="00E20F29"/>
    <w:rsid w:val="00E22736"/>
    <w:rsid w:val="00E22F84"/>
    <w:rsid w:val="00E235C3"/>
    <w:rsid w:val="00E27C10"/>
    <w:rsid w:val="00E27C39"/>
    <w:rsid w:val="00E3066E"/>
    <w:rsid w:val="00E31724"/>
    <w:rsid w:val="00E31E52"/>
    <w:rsid w:val="00E32F7E"/>
    <w:rsid w:val="00E33B6F"/>
    <w:rsid w:val="00E3443B"/>
    <w:rsid w:val="00E34A1B"/>
    <w:rsid w:val="00E35319"/>
    <w:rsid w:val="00E35EB9"/>
    <w:rsid w:val="00E376A6"/>
    <w:rsid w:val="00E37D37"/>
    <w:rsid w:val="00E412FD"/>
    <w:rsid w:val="00E4267C"/>
    <w:rsid w:val="00E42C12"/>
    <w:rsid w:val="00E431DF"/>
    <w:rsid w:val="00E45385"/>
    <w:rsid w:val="00E45A80"/>
    <w:rsid w:val="00E461F8"/>
    <w:rsid w:val="00E46E02"/>
    <w:rsid w:val="00E46EEB"/>
    <w:rsid w:val="00E5058C"/>
    <w:rsid w:val="00E50922"/>
    <w:rsid w:val="00E50C3F"/>
    <w:rsid w:val="00E510D9"/>
    <w:rsid w:val="00E51135"/>
    <w:rsid w:val="00E52764"/>
    <w:rsid w:val="00E52E2D"/>
    <w:rsid w:val="00E53CFD"/>
    <w:rsid w:val="00E5646D"/>
    <w:rsid w:val="00E56D94"/>
    <w:rsid w:val="00E57330"/>
    <w:rsid w:val="00E602B4"/>
    <w:rsid w:val="00E6069B"/>
    <w:rsid w:val="00E60772"/>
    <w:rsid w:val="00E60B81"/>
    <w:rsid w:val="00E61FE5"/>
    <w:rsid w:val="00E620CF"/>
    <w:rsid w:val="00E6220A"/>
    <w:rsid w:val="00E636EF"/>
    <w:rsid w:val="00E63C98"/>
    <w:rsid w:val="00E65353"/>
    <w:rsid w:val="00E65CC5"/>
    <w:rsid w:val="00E65F58"/>
    <w:rsid w:val="00E676D5"/>
    <w:rsid w:val="00E708AB"/>
    <w:rsid w:val="00E70B64"/>
    <w:rsid w:val="00E70E61"/>
    <w:rsid w:val="00E71023"/>
    <w:rsid w:val="00E7234B"/>
    <w:rsid w:val="00E74F1B"/>
    <w:rsid w:val="00E75D71"/>
    <w:rsid w:val="00E80ECD"/>
    <w:rsid w:val="00E81456"/>
    <w:rsid w:val="00E81480"/>
    <w:rsid w:val="00E81BF9"/>
    <w:rsid w:val="00E820B6"/>
    <w:rsid w:val="00E83B5A"/>
    <w:rsid w:val="00E84466"/>
    <w:rsid w:val="00E853A0"/>
    <w:rsid w:val="00E85A6B"/>
    <w:rsid w:val="00E8717E"/>
    <w:rsid w:val="00E9154B"/>
    <w:rsid w:val="00E916BC"/>
    <w:rsid w:val="00E92183"/>
    <w:rsid w:val="00E924DE"/>
    <w:rsid w:val="00E925DF"/>
    <w:rsid w:val="00E95DA2"/>
    <w:rsid w:val="00E96DEB"/>
    <w:rsid w:val="00EA09A0"/>
    <w:rsid w:val="00EA0E21"/>
    <w:rsid w:val="00EA161D"/>
    <w:rsid w:val="00EA2BEE"/>
    <w:rsid w:val="00EA3695"/>
    <w:rsid w:val="00EA3CCA"/>
    <w:rsid w:val="00EA41DE"/>
    <w:rsid w:val="00EA4425"/>
    <w:rsid w:val="00EA56C6"/>
    <w:rsid w:val="00EB032B"/>
    <w:rsid w:val="00EB054D"/>
    <w:rsid w:val="00EB12D2"/>
    <w:rsid w:val="00EB20CE"/>
    <w:rsid w:val="00EB2261"/>
    <w:rsid w:val="00EB2915"/>
    <w:rsid w:val="00EB3203"/>
    <w:rsid w:val="00EB3405"/>
    <w:rsid w:val="00EB4DEA"/>
    <w:rsid w:val="00EB4FA3"/>
    <w:rsid w:val="00EB5088"/>
    <w:rsid w:val="00EB50B1"/>
    <w:rsid w:val="00EB52A4"/>
    <w:rsid w:val="00EB61BF"/>
    <w:rsid w:val="00EC195C"/>
    <w:rsid w:val="00EC1C34"/>
    <w:rsid w:val="00EC1FE6"/>
    <w:rsid w:val="00EC2F34"/>
    <w:rsid w:val="00EC3406"/>
    <w:rsid w:val="00EC45BB"/>
    <w:rsid w:val="00EC469F"/>
    <w:rsid w:val="00EC6865"/>
    <w:rsid w:val="00EC7911"/>
    <w:rsid w:val="00EC799C"/>
    <w:rsid w:val="00ED0BCB"/>
    <w:rsid w:val="00ED2949"/>
    <w:rsid w:val="00ED4360"/>
    <w:rsid w:val="00ED4616"/>
    <w:rsid w:val="00ED55A5"/>
    <w:rsid w:val="00ED5B7D"/>
    <w:rsid w:val="00ED6DFA"/>
    <w:rsid w:val="00EE0383"/>
    <w:rsid w:val="00EE1877"/>
    <w:rsid w:val="00EE4905"/>
    <w:rsid w:val="00EE4C9E"/>
    <w:rsid w:val="00EE5341"/>
    <w:rsid w:val="00EE5F10"/>
    <w:rsid w:val="00EE7D7C"/>
    <w:rsid w:val="00EF0D4C"/>
    <w:rsid w:val="00EF28FC"/>
    <w:rsid w:val="00EF2CB8"/>
    <w:rsid w:val="00EF5413"/>
    <w:rsid w:val="00EF5469"/>
    <w:rsid w:val="00F001BE"/>
    <w:rsid w:val="00F004FD"/>
    <w:rsid w:val="00F00AC6"/>
    <w:rsid w:val="00F00BFC"/>
    <w:rsid w:val="00F01CE6"/>
    <w:rsid w:val="00F0224A"/>
    <w:rsid w:val="00F02EBC"/>
    <w:rsid w:val="00F03D3C"/>
    <w:rsid w:val="00F0440A"/>
    <w:rsid w:val="00F051E0"/>
    <w:rsid w:val="00F05410"/>
    <w:rsid w:val="00F06108"/>
    <w:rsid w:val="00F06166"/>
    <w:rsid w:val="00F10DFC"/>
    <w:rsid w:val="00F12D05"/>
    <w:rsid w:val="00F16E5A"/>
    <w:rsid w:val="00F171D1"/>
    <w:rsid w:val="00F1749A"/>
    <w:rsid w:val="00F174E3"/>
    <w:rsid w:val="00F17CC9"/>
    <w:rsid w:val="00F17F1C"/>
    <w:rsid w:val="00F20D82"/>
    <w:rsid w:val="00F23021"/>
    <w:rsid w:val="00F23821"/>
    <w:rsid w:val="00F23A13"/>
    <w:rsid w:val="00F24365"/>
    <w:rsid w:val="00F24BB6"/>
    <w:rsid w:val="00F25D98"/>
    <w:rsid w:val="00F26602"/>
    <w:rsid w:val="00F26B0B"/>
    <w:rsid w:val="00F27894"/>
    <w:rsid w:val="00F300FB"/>
    <w:rsid w:val="00F30332"/>
    <w:rsid w:val="00F30F10"/>
    <w:rsid w:val="00F3116F"/>
    <w:rsid w:val="00F31460"/>
    <w:rsid w:val="00F329F6"/>
    <w:rsid w:val="00F32B12"/>
    <w:rsid w:val="00F33670"/>
    <w:rsid w:val="00F33BB8"/>
    <w:rsid w:val="00F349B0"/>
    <w:rsid w:val="00F34B9C"/>
    <w:rsid w:val="00F3637C"/>
    <w:rsid w:val="00F368F0"/>
    <w:rsid w:val="00F4037C"/>
    <w:rsid w:val="00F428A7"/>
    <w:rsid w:val="00F42AAE"/>
    <w:rsid w:val="00F45216"/>
    <w:rsid w:val="00F4540C"/>
    <w:rsid w:val="00F45705"/>
    <w:rsid w:val="00F479FF"/>
    <w:rsid w:val="00F47DF9"/>
    <w:rsid w:val="00F510B6"/>
    <w:rsid w:val="00F52D8A"/>
    <w:rsid w:val="00F5312E"/>
    <w:rsid w:val="00F5389E"/>
    <w:rsid w:val="00F538DF"/>
    <w:rsid w:val="00F541CE"/>
    <w:rsid w:val="00F54236"/>
    <w:rsid w:val="00F55664"/>
    <w:rsid w:val="00F55697"/>
    <w:rsid w:val="00F55D5B"/>
    <w:rsid w:val="00F56FC3"/>
    <w:rsid w:val="00F61232"/>
    <w:rsid w:val="00F61880"/>
    <w:rsid w:val="00F61C71"/>
    <w:rsid w:val="00F6382D"/>
    <w:rsid w:val="00F63863"/>
    <w:rsid w:val="00F638FC"/>
    <w:rsid w:val="00F66589"/>
    <w:rsid w:val="00F6697A"/>
    <w:rsid w:val="00F67184"/>
    <w:rsid w:val="00F678C9"/>
    <w:rsid w:val="00F70CF3"/>
    <w:rsid w:val="00F713A9"/>
    <w:rsid w:val="00F722FD"/>
    <w:rsid w:val="00F730C1"/>
    <w:rsid w:val="00F7414D"/>
    <w:rsid w:val="00F75029"/>
    <w:rsid w:val="00F757A1"/>
    <w:rsid w:val="00F83C68"/>
    <w:rsid w:val="00F84DAB"/>
    <w:rsid w:val="00F85BBC"/>
    <w:rsid w:val="00F865AF"/>
    <w:rsid w:val="00F91E0F"/>
    <w:rsid w:val="00F9242A"/>
    <w:rsid w:val="00F92762"/>
    <w:rsid w:val="00F93ABC"/>
    <w:rsid w:val="00F946A3"/>
    <w:rsid w:val="00F94B79"/>
    <w:rsid w:val="00F95B00"/>
    <w:rsid w:val="00F95EFF"/>
    <w:rsid w:val="00F97102"/>
    <w:rsid w:val="00F97982"/>
    <w:rsid w:val="00FA01F8"/>
    <w:rsid w:val="00FA0F07"/>
    <w:rsid w:val="00FA16F9"/>
    <w:rsid w:val="00FA3125"/>
    <w:rsid w:val="00FA487D"/>
    <w:rsid w:val="00FA4D2D"/>
    <w:rsid w:val="00FB1A55"/>
    <w:rsid w:val="00FB232E"/>
    <w:rsid w:val="00FB2429"/>
    <w:rsid w:val="00FB2D15"/>
    <w:rsid w:val="00FB4059"/>
    <w:rsid w:val="00FB584D"/>
    <w:rsid w:val="00FB5A58"/>
    <w:rsid w:val="00FB5E97"/>
    <w:rsid w:val="00FB60F9"/>
    <w:rsid w:val="00FB6386"/>
    <w:rsid w:val="00FB649F"/>
    <w:rsid w:val="00FC172E"/>
    <w:rsid w:val="00FC1E04"/>
    <w:rsid w:val="00FC3928"/>
    <w:rsid w:val="00FC569E"/>
    <w:rsid w:val="00FC5A41"/>
    <w:rsid w:val="00FC5CF0"/>
    <w:rsid w:val="00FC631A"/>
    <w:rsid w:val="00FC64F1"/>
    <w:rsid w:val="00FD00EB"/>
    <w:rsid w:val="00FD1A4A"/>
    <w:rsid w:val="00FD328B"/>
    <w:rsid w:val="00FD32FE"/>
    <w:rsid w:val="00FD37E8"/>
    <w:rsid w:val="00FD39C8"/>
    <w:rsid w:val="00FD4060"/>
    <w:rsid w:val="00FD432F"/>
    <w:rsid w:val="00FD4E36"/>
    <w:rsid w:val="00FD64BD"/>
    <w:rsid w:val="00FD6FF1"/>
    <w:rsid w:val="00FD7042"/>
    <w:rsid w:val="00FD7DC7"/>
    <w:rsid w:val="00FE0706"/>
    <w:rsid w:val="00FE0BAD"/>
    <w:rsid w:val="00FE1492"/>
    <w:rsid w:val="00FE34BF"/>
    <w:rsid w:val="00FE3868"/>
    <w:rsid w:val="00FE38A2"/>
    <w:rsid w:val="00FE4987"/>
    <w:rsid w:val="00FE532F"/>
    <w:rsid w:val="00FE5365"/>
    <w:rsid w:val="00FF1ED8"/>
    <w:rsid w:val="00FF2841"/>
    <w:rsid w:val="00FF4F61"/>
    <w:rsid w:val="00FF5397"/>
    <w:rsid w:val="00FF739C"/>
    <w:rsid w:val="00FF7637"/>
    <w:rsid w:val="00FF7CE3"/>
    <w:rsid w:val="00FF7DBF"/>
    <w:rsid w:val="03249E58"/>
    <w:rsid w:val="0C936467"/>
    <w:rsid w:val="0CCEBAD1"/>
    <w:rsid w:val="0D369B5E"/>
    <w:rsid w:val="0FD87563"/>
    <w:rsid w:val="1046E983"/>
    <w:rsid w:val="11550F9E"/>
    <w:rsid w:val="12FB587F"/>
    <w:rsid w:val="15BA651D"/>
    <w:rsid w:val="17A087E7"/>
    <w:rsid w:val="1B5BD2DC"/>
    <w:rsid w:val="1C3137D6"/>
    <w:rsid w:val="1D4D5E4E"/>
    <w:rsid w:val="20ED0E5C"/>
    <w:rsid w:val="2371D895"/>
    <w:rsid w:val="29C32FCD"/>
    <w:rsid w:val="2ADA8B97"/>
    <w:rsid w:val="2CDB9C90"/>
    <w:rsid w:val="2D819644"/>
    <w:rsid w:val="2FD0E3A2"/>
    <w:rsid w:val="3057E6EF"/>
    <w:rsid w:val="316931FA"/>
    <w:rsid w:val="319DB760"/>
    <w:rsid w:val="3243F6F7"/>
    <w:rsid w:val="3305025B"/>
    <w:rsid w:val="3BCD5894"/>
    <w:rsid w:val="3C7CEEB5"/>
    <w:rsid w:val="3D6928F5"/>
    <w:rsid w:val="3E401B75"/>
    <w:rsid w:val="4114A92D"/>
    <w:rsid w:val="420A99E8"/>
    <w:rsid w:val="45C512D5"/>
    <w:rsid w:val="4868873B"/>
    <w:rsid w:val="48FAC6C1"/>
    <w:rsid w:val="4BEA8D79"/>
    <w:rsid w:val="4C669C64"/>
    <w:rsid w:val="51F7EF8F"/>
    <w:rsid w:val="57E44A1F"/>
    <w:rsid w:val="5868DD1D"/>
    <w:rsid w:val="59F16AFC"/>
    <w:rsid w:val="5B143B29"/>
    <w:rsid w:val="5C5635EE"/>
    <w:rsid w:val="5E7C62D3"/>
    <w:rsid w:val="6078D8BE"/>
    <w:rsid w:val="6203A01E"/>
    <w:rsid w:val="639F707F"/>
    <w:rsid w:val="65EB2B01"/>
    <w:rsid w:val="684F2AFB"/>
    <w:rsid w:val="6B8A699B"/>
    <w:rsid w:val="6C548BB8"/>
    <w:rsid w:val="6C67C6B8"/>
    <w:rsid w:val="6D14F171"/>
    <w:rsid w:val="6E0C80BE"/>
    <w:rsid w:val="707E6F68"/>
    <w:rsid w:val="7125CF1F"/>
    <w:rsid w:val="72371A2A"/>
    <w:rsid w:val="726F2892"/>
    <w:rsid w:val="730D86DB"/>
    <w:rsid w:val="7754C371"/>
    <w:rsid w:val="78644F50"/>
    <w:rsid w:val="78FA7A71"/>
    <w:rsid w:val="7AB7580D"/>
    <w:rsid w:val="7F3FB25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C80C6"/>
  <w15:chartTrackingRefBased/>
  <w15:docId w15:val="{1D69E6E0-4752-4E5B-9775-1D388C3CD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style>
  <w:style w:type="character" w:customStyle="1" w:styleId="B2Char">
    <w:name w:val="B2 Char"/>
    <w:link w:val="B2"/>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 w:type="character" w:styleId="UnresolvedMention">
    <w:name w:val="Unresolved Mention"/>
    <w:basedOn w:val="DefaultParagraphFont"/>
    <w:uiPriority w:val="99"/>
    <w:unhideWhenUsed/>
    <w:rsid w:val="005320AE"/>
    <w:rPr>
      <w:color w:val="605E5C"/>
      <w:shd w:val="clear" w:color="auto" w:fill="E1DFDD"/>
    </w:rPr>
  </w:style>
  <w:style w:type="character" w:customStyle="1" w:styleId="NOChar">
    <w:name w:val="NO Char"/>
    <w:rsid w:val="000167D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249495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699088200">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865406462">
      <w:bodyDiv w:val="1"/>
      <w:marLeft w:val="0"/>
      <w:marRight w:val="0"/>
      <w:marTop w:val="0"/>
      <w:marBottom w:val="0"/>
      <w:divBdr>
        <w:top w:val="none" w:sz="0" w:space="0" w:color="auto"/>
        <w:left w:val="none" w:sz="0" w:space="0" w:color="auto"/>
        <w:bottom w:val="none" w:sz="0" w:space="0" w:color="auto"/>
        <w:right w:val="none" w:sz="0" w:space="0" w:color="auto"/>
      </w:divBdr>
      <w:divsChild>
        <w:div w:id="1693918869">
          <w:marLeft w:val="0"/>
          <w:marRight w:val="0"/>
          <w:marTop w:val="0"/>
          <w:marBottom w:val="0"/>
          <w:divBdr>
            <w:top w:val="none" w:sz="0" w:space="0" w:color="auto"/>
            <w:left w:val="none" w:sz="0" w:space="0" w:color="auto"/>
            <w:bottom w:val="none" w:sz="0" w:space="0" w:color="auto"/>
            <w:right w:val="none" w:sz="0" w:space="0" w:color="auto"/>
          </w:divBdr>
        </w:div>
      </w:divsChild>
    </w:div>
    <w:div w:id="883178964">
      <w:bodyDiv w:val="1"/>
      <w:marLeft w:val="0"/>
      <w:marRight w:val="0"/>
      <w:marTop w:val="0"/>
      <w:marBottom w:val="0"/>
      <w:divBdr>
        <w:top w:val="none" w:sz="0" w:space="0" w:color="auto"/>
        <w:left w:val="none" w:sz="0" w:space="0" w:color="auto"/>
        <w:bottom w:val="none" w:sz="0" w:space="0" w:color="auto"/>
        <w:right w:val="none" w:sz="0" w:space="0" w:color="auto"/>
      </w:divBdr>
    </w:div>
    <w:div w:id="9694394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1824278934">
      <w:bodyDiv w:val="1"/>
      <w:marLeft w:val="0"/>
      <w:marRight w:val="0"/>
      <w:marTop w:val="0"/>
      <w:marBottom w:val="0"/>
      <w:divBdr>
        <w:top w:val="none" w:sz="0" w:space="0" w:color="auto"/>
        <w:left w:val="none" w:sz="0" w:space="0" w:color="auto"/>
        <w:bottom w:val="none" w:sz="0" w:space="0" w:color="auto"/>
        <w:right w:val="none" w:sz="0" w:space="0" w:color="auto"/>
      </w:divBdr>
    </w:div>
    <w:div w:id="199819294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6BB12BE9C47F74C9F2E82372EDA8377" ma:contentTypeVersion="4" ma:contentTypeDescription="Skapa ett nytt dokument." ma:contentTypeScope="" ma:versionID="d6670f0e81c0fc30f7779b9d35dd279a">
  <xsd:schema xmlns:xsd="http://www.w3.org/2001/XMLSchema" xmlns:xs="http://www.w3.org/2001/XMLSchema" xmlns:p="http://schemas.microsoft.com/office/2006/metadata/properties" xmlns:ns2="acf1cf41-2579-4b30-b2c9-39448e1ab485" targetNamespace="http://schemas.microsoft.com/office/2006/metadata/properties" ma:root="true" ma:fieldsID="5ac9cdea3a1039a6410f0e944868440a"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B9AB29-CF91-4A58-A424-8BD19178C496}">
  <ds:schemaRefs>
    <ds:schemaRef ds:uri="http://schemas.microsoft.com/sharepoint/v3/contenttype/forms"/>
  </ds:schemaRefs>
</ds:datastoreItem>
</file>

<file path=customXml/itemProps2.xml><?xml version="1.0" encoding="utf-8"?>
<ds:datastoreItem xmlns:ds="http://schemas.openxmlformats.org/officeDocument/2006/customXml" ds:itemID="{76598042-C7C5-434F-8D94-1D0EC9EAD815}">
  <ds:schemaRefs>
    <ds:schemaRef ds:uri="http://schemas.openxmlformats.org/officeDocument/2006/bibliography"/>
  </ds:schemaRefs>
</ds:datastoreItem>
</file>

<file path=customXml/itemProps3.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522DFF-215D-49A3-ACFD-FDBB5F4F8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2683</Words>
  <Characters>15298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Ericsson_0325</cp:lastModifiedBy>
  <cp:revision>9</cp:revision>
  <cp:lastPrinted>1900-01-01T08:00:00Z</cp:lastPrinted>
  <dcterms:created xsi:type="dcterms:W3CDTF">2021-04-06T07:47:00Z</dcterms:created>
  <dcterms:modified xsi:type="dcterms:W3CDTF">2021-04-06T07:53:00Z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0x01010076BB12BE9C47F74C9F2E82372EDA8377</vt:lpwstr>
  </property>
</Properties>
</file>